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38" w:rsidRDefault="00D51238" w:rsidP="002802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ПРИЛОЖЕНИЕ № 2</w:t>
      </w:r>
    </w:p>
    <w:p w:rsidR="00D51238" w:rsidRDefault="00D51238" w:rsidP="00280219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Положению об организации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 мониторинга качества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сового менеджмента главных расп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рядителей средств районного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та, главных администраторов дох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дов (источников финансирования дефицита)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</w:t>
      </w:r>
    </w:p>
    <w:p w:rsidR="00D51238" w:rsidRDefault="00D51238" w:rsidP="00280219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D51238" w:rsidRDefault="00D51238" w:rsidP="00280219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D51238" w:rsidRDefault="00D51238" w:rsidP="00395D93">
      <w:pPr>
        <w:tabs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РЕЙТИНГ</w:t>
      </w:r>
    </w:p>
    <w:p w:rsidR="00D51238" w:rsidRDefault="00D51238" w:rsidP="00395D93">
      <w:pPr>
        <w:tabs>
          <w:tab w:val="left" w:pos="36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участников мониторинга по уровню</w:t>
      </w:r>
    </w:p>
    <w:p w:rsidR="00D51238" w:rsidRDefault="00D51238" w:rsidP="00395D93">
      <w:pPr>
        <w:tabs>
          <w:tab w:val="left" w:pos="36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качества финансового менеджмента</w:t>
      </w:r>
    </w:p>
    <w:p w:rsidR="00D51238" w:rsidRDefault="00D51238" w:rsidP="00395D93">
      <w:pPr>
        <w:tabs>
          <w:tab w:val="left" w:pos="36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4536"/>
        <w:gridCol w:w="2127"/>
        <w:gridCol w:w="1842"/>
      </w:tblGrid>
      <w:tr w:rsidR="00D51238" w:rsidRPr="005F7AD9" w:rsidTr="005F7AD9">
        <w:trPr>
          <w:trHeight w:val="651"/>
        </w:trPr>
        <w:tc>
          <w:tcPr>
            <w:tcW w:w="12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Наименование участника мониторинга</w:t>
            </w:r>
          </w:p>
        </w:tc>
        <w:tc>
          <w:tcPr>
            <w:tcW w:w="2127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Итоговая оценка, в баллах</w:t>
            </w:r>
          </w:p>
        </w:tc>
        <w:tc>
          <w:tcPr>
            <w:tcW w:w="18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D51238" w:rsidRPr="005F7AD9" w:rsidTr="005F7AD9">
        <w:tc>
          <w:tcPr>
            <w:tcW w:w="12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1238" w:rsidRPr="005F7AD9" w:rsidTr="005F7AD9">
        <w:tc>
          <w:tcPr>
            <w:tcW w:w="12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238" w:rsidRPr="005F7AD9" w:rsidTr="005F7AD9">
        <w:tc>
          <w:tcPr>
            <w:tcW w:w="12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238" w:rsidRPr="005F7AD9" w:rsidTr="005F7AD9">
        <w:tc>
          <w:tcPr>
            <w:tcW w:w="12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238" w:rsidRPr="005F7AD9" w:rsidTr="005F7AD9">
        <w:tc>
          <w:tcPr>
            <w:tcW w:w="12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238" w:rsidRPr="005F7AD9" w:rsidTr="005F7AD9">
        <w:tc>
          <w:tcPr>
            <w:tcW w:w="1242" w:type="dxa"/>
          </w:tcPr>
          <w:p w:rsidR="00D51238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51238" w:rsidRPr="005F7AD9" w:rsidRDefault="00D51238" w:rsidP="005F7A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1238" w:rsidRDefault="00D51238" w:rsidP="00395D93">
      <w:pPr>
        <w:tabs>
          <w:tab w:val="left" w:pos="36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1238" w:rsidRDefault="00D51238" w:rsidP="00395D93">
      <w:pPr>
        <w:tabs>
          <w:tab w:val="left" w:pos="36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1238" w:rsidRDefault="00D51238" w:rsidP="00075E03">
      <w:pPr>
        <w:tabs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бюджетного отдела                                             Л.Н.Данилиди</w:t>
      </w:r>
    </w:p>
    <w:p w:rsidR="00D51238" w:rsidRPr="00280219" w:rsidRDefault="00D51238" w:rsidP="00395D93">
      <w:pPr>
        <w:tabs>
          <w:tab w:val="left" w:pos="36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51238" w:rsidRPr="00280219" w:rsidSect="00DA2F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219"/>
    <w:rsid w:val="00001C0C"/>
    <w:rsid w:val="00001DAE"/>
    <w:rsid w:val="00003583"/>
    <w:rsid w:val="000047D9"/>
    <w:rsid w:val="00004AB4"/>
    <w:rsid w:val="00005265"/>
    <w:rsid w:val="00007145"/>
    <w:rsid w:val="00010066"/>
    <w:rsid w:val="0001008E"/>
    <w:rsid w:val="00015C58"/>
    <w:rsid w:val="000166D9"/>
    <w:rsid w:val="00020C7C"/>
    <w:rsid w:val="00020F53"/>
    <w:rsid w:val="000217E1"/>
    <w:rsid w:val="0002180B"/>
    <w:rsid w:val="00021976"/>
    <w:rsid w:val="0002199F"/>
    <w:rsid w:val="00021FEA"/>
    <w:rsid w:val="00021FFC"/>
    <w:rsid w:val="000237B2"/>
    <w:rsid w:val="0002392E"/>
    <w:rsid w:val="000240D7"/>
    <w:rsid w:val="000243FE"/>
    <w:rsid w:val="00025088"/>
    <w:rsid w:val="000262B2"/>
    <w:rsid w:val="000267EA"/>
    <w:rsid w:val="00026A8A"/>
    <w:rsid w:val="0002722B"/>
    <w:rsid w:val="0002764B"/>
    <w:rsid w:val="00027994"/>
    <w:rsid w:val="00027D2C"/>
    <w:rsid w:val="00027FB0"/>
    <w:rsid w:val="0003096B"/>
    <w:rsid w:val="000313EE"/>
    <w:rsid w:val="00032CE6"/>
    <w:rsid w:val="000336E2"/>
    <w:rsid w:val="0003379F"/>
    <w:rsid w:val="00033F46"/>
    <w:rsid w:val="00034871"/>
    <w:rsid w:val="000356E1"/>
    <w:rsid w:val="00035944"/>
    <w:rsid w:val="00036A46"/>
    <w:rsid w:val="000372FF"/>
    <w:rsid w:val="0004031F"/>
    <w:rsid w:val="0004176D"/>
    <w:rsid w:val="000419AD"/>
    <w:rsid w:val="00041A33"/>
    <w:rsid w:val="00041AB6"/>
    <w:rsid w:val="00041FAE"/>
    <w:rsid w:val="00041FB4"/>
    <w:rsid w:val="00042456"/>
    <w:rsid w:val="00043576"/>
    <w:rsid w:val="000442AB"/>
    <w:rsid w:val="000461B7"/>
    <w:rsid w:val="00047B67"/>
    <w:rsid w:val="00052212"/>
    <w:rsid w:val="00052ED9"/>
    <w:rsid w:val="00053E1A"/>
    <w:rsid w:val="00053E39"/>
    <w:rsid w:val="00054507"/>
    <w:rsid w:val="0005483B"/>
    <w:rsid w:val="000556D1"/>
    <w:rsid w:val="00056039"/>
    <w:rsid w:val="000563B8"/>
    <w:rsid w:val="00057E77"/>
    <w:rsid w:val="00061049"/>
    <w:rsid w:val="000617FC"/>
    <w:rsid w:val="00062ABD"/>
    <w:rsid w:val="000634C0"/>
    <w:rsid w:val="000634E9"/>
    <w:rsid w:val="00063673"/>
    <w:rsid w:val="0006379F"/>
    <w:rsid w:val="00064D03"/>
    <w:rsid w:val="00064D4B"/>
    <w:rsid w:val="0006521E"/>
    <w:rsid w:val="00065F21"/>
    <w:rsid w:val="00066297"/>
    <w:rsid w:val="00066365"/>
    <w:rsid w:val="000666AD"/>
    <w:rsid w:val="00066961"/>
    <w:rsid w:val="00066FFF"/>
    <w:rsid w:val="00067105"/>
    <w:rsid w:val="0006790D"/>
    <w:rsid w:val="0007009A"/>
    <w:rsid w:val="00071510"/>
    <w:rsid w:val="00071F62"/>
    <w:rsid w:val="0007231E"/>
    <w:rsid w:val="00073FC4"/>
    <w:rsid w:val="00074EA2"/>
    <w:rsid w:val="00075183"/>
    <w:rsid w:val="000756AD"/>
    <w:rsid w:val="00075C3C"/>
    <w:rsid w:val="00075E03"/>
    <w:rsid w:val="00076784"/>
    <w:rsid w:val="00077953"/>
    <w:rsid w:val="0008171B"/>
    <w:rsid w:val="000833AA"/>
    <w:rsid w:val="000838AB"/>
    <w:rsid w:val="00083A78"/>
    <w:rsid w:val="00087128"/>
    <w:rsid w:val="0008771C"/>
    <w:rsid w:val="00087D1D"/>
    <w:rsid w:val="00090135"/>
    <w:rsid w:val="00091239"/>
    <w:rsid w:val="00091313"/>
    <w:rsid w:val="000924B2"/>
    <w:rsid w:val="000937EB"/>
    <w:rsid w:val="000938D4"/>
    <w:rsid w:val="00093922"/>
    <w:rsid w:val="00093DC3"/>
    <w:rsid w:val="00094091"/>
    <w:rsid w:val="000940C7"/>
    <w:rsid w:val="00094238"/>
    <w:rsid w:val="000942EC"/>
    <w:rsid w:val="000953F5"/>
    <w:rsid w:val="00095A67"/>
    <w:rsid w:val="000961B6"/>
    <w:rsid w:val="00096268"/>
    <w:rsid w:val="000963DE"/>
    <w:rsid w:val="000965B0"/>
    <w:rsid w:val="00096842"/>
    <w:rsid w:val="00097823"/>
    <w:rsid w:val="000A0E8B"/>
    <w:rsid w:val="000A1160"/>
    <w:rsid w:val="000A144E"/>
    <w:rsid w:val="000A2CDC"/>
    <w:rsid w:val="000A32F0"/>
    <w:rsid w:val="000A3FE3"/>
    <w:rsid w:val="000A458B"/>
    <w:rsid w:val="000A5698"/>
    <w:rsid w:val="000A56B0"/>
    <w:rsid w:val="000A6003"/>
    <w:rsid w:val="000A6D3C"/>
    <w:rsid w:val="000A7AE4"/>
    <w:rsid w:val="000A7D95"/>
    <w:rsid w:val="000B01EB"/>
    <w:rsid w:val="000B0C23"/>
    <w:rsid w:val="000B1343"/>
    <w:rsid w:val="000B1BFD"/>
    <w:rsid w:val="000B247A"/>
    <w:rsid w:val="000B2D04"/>
    <w:rsid w:val="000B39F6"/>
    <w:rsid w:val="000B3DCE"/>
    <w:rsid w:val="000B4445"/>
    <w:rsid w:val="000B5511"/>
    <w:rsid w:val="000B6949"/>
    <w:rsid w:val="000B7001"/>
    <w:rsid w:val="000B7619"/>
    <w:rsid w:val="000C1A84"/>
    <w:rsid w:val="000C2639"/>
    <w:rsid w:val="000C4AB7"/>
    <w:rsid w:val="000C7F4A"/>
    <w:rsid w:val="000D0977"/>
    <w:rsid w:val="000D1138"/>
    <w:rsid w:val="000D16D6"/>
    <w:rsid w:val="000D1AC9"/>
    <w:rsid w:val="000D3F7B"/>
    <w:rsid w:val="000D506E"/>
    <w:rsid w:val="000D5A17"/>
    <w:rsid w:val="000D6214"/>
    <w:rsid w:val="000D6455"/>
    <w:rsid w:val="000D6E2E"/>
    <w:rsid w:val="000D7808"/>
    <w:rsid w:val="000D7CF9"/>
    <w:rsid w:val="000D7F33"/>
    <w:rsid w:val="000E0B3F"/>
    <w:rsid w:val="000E178E"/>
    <w:rsid w:val="000E2962"/>
    <w:rsid w:val="000E2EC0"/>
    <w:rsid w:val="000E3894"/>
    <w:rsid w:val="000E3C65"/>
    <w:rsid w:val="000E4BAD"/>
    <w:rsid w:val="000E51BA"/>
    <w:rsid w:val="000E570C"/>
    <w:rsid w:val="000E660D"/>
    <w:rsid w:val="000E79C0"/>
    <w:rsid w:val="000F04D3"/>
    <w:rsid w:val="000F0FC0"/>
    <w:rsid w:val="000F26B0"/>
    <w:rsid w:val="000F28EB"/>
    <w:rsid w:val="000F2D7D"/>
    <w:rsid w:val="000F3C12"/>
    <w:rsid w:val="000F4AE0"/>
    <w:rsid w:val="000F5028"/>
    <w:rsid w:val="000F50D6"/>
    <w:rsid w:val="000F5DF5"/>
    <w:rsid w:val="000F72ED"/>
    <w:rsid w:val="000F7EE9"/>
    <w:rsid w:val="001005DB"/>
    <w:rsid w:val="001006A8"/>
    <w:rsid w:val="00100CE3"/>
    <w:rsid w:val="00102699"/>
    <w:rsid w:val="001027AC"/>
    <w:rsid w:val="00103976"/>
    <w:rsid w:val="00103B22"/>
    <w:rsid w:val="00103F3D"/>
    <w:rsid w:val="0010425F"/>
    <w:rsid w:val="00104822"/>
    <w:rsid w:val="001063D2"/>
    <w:rsid w:val="00106BC5"/>
    <w:rsid w:val="00106C6D"/>
    <w:rsid w:val="0010743A"/>
    <w:rsid w:val="001074B8"/>
    <w:rsid w:val="0010750D"/>
    <w:rsid w:val="0011143C"/>
    <w:rsid w:val="00113581"/>
    <w:rsid w:val="00113834"/>
    <w:rsid w:val="00115934"/>
    <w:rsid w:val="00116B91"/>
    <w:rsid w:val="00117173"/>
    <w:rsid w:val="001206BD"/>
    <w:rsid w:val="00120D46"/>
    <w:rsid w:val="001217EA"/>
    <w:rsid w:val="00122C75"/>
    <w:rsid w:val="00123391"/>
    <w:rsid w:val="0012488E"/>
    <w:rsid w:val="001251BA"/>
    <w:rsid w:val="00127A53"/>
    <w:rsid w:val="0013052A"/>
    <w:rsid w:val="00131E36"/>
    <w:rsid w:val="00131F32"/>
    <w:rsid w:val="0013208A"/>
    <w:rsid w:val="00132474"/>
    <w:rsid w:val="001335A5"/>
    <w:rsid w:val="001341AC"/>
    <w:rsid w:val="00134375"/>
    <w:rsid w:val="0013504E"/>
    <w:rsid w:val="0013542C"/>
    <w:rsid w:val="001366B7"/>
    <w:rsid w:val="001368CE"/>
    <w:rsid w:val="00136EED"/>
    <w:rsid w:val="0014094A"/>
    <w:rsid w:val="00140ABB"/>
    <w:rsid w:val="00140CA2"/>
    <w:rsid w:val="00141149"/>
    <w:rsid w:val="00141376"/>
    <w:rsid w:val="0014161B"/>
    <w:rsid w:val="001423F4"/>
    <w:rsid w:val="00143372"/>
    <w:rsid w:val="0014384B"/>
    <w:rsid w:val="001438A7"/>
    <w:rsid w:val="00143C88"/>
    <w:rsid w:val="001442A4"/>
    <w:rsid w:val="00144EDF"/>
    <w:rsid w:val="00145E5D"/>
    <w:rsid w:val="0014634F"/>
    <w:rsid w:val="001469A8"/>
    <w:rsid w:val="001469DE"/>
    <w:rsid w:val="00147FC9"/>
    <w:rsid w:val="00150325"/>
    <w:rsid w:val="0015054B"/>
    <w:rsid w:val="00150658"/>
    <w:rsid w:val="00150BC2"/>
    <w:rsid w:val="00151D59"/>
    <w:rsid w:val="00152792"/>
    <w:rsid w:val="001542A2"/>
    <w:rsid w:val="0015445A"/>
    <w:rsid w:val="001544CD"/>
    <w:rsid w:val="001550DC"/>
    <w:rsid w:val="001553F0"/>
    <w:rsid w:val="00156FDF"/>
    <w:rsid w:val="00161863"/>
    <w:rsid w:val="001618AB"/>
    <w:rsid w:val="00162075"/>
    <w:rsid w:val="00162D81"/>
    <w:rsid w:val="001633D8"/>
    <w:rsid w:val="001649E5"/>
    <w:rsid w:val="00164E23"/>
    <w:rsid w:val="00165819"/>
    <w:rsid w:val="0016590D"/>
    <w:rsid w:val="00165CA3"/>
    <w:rsid w:val="001706AB"/>
    <w:rsid w:val="00170DBC"/>
    <w:rsid w:val="001711C5"/>
    <w:rsid w:val="001715F9"/>
    <w:rsid w:val="00171D4C"/>
    <w:rsid w:val="001727CC"/>
    <w:rsid w:val="00173DFF"/>
    <w:rsid w:val="00174127"/>
    <w:rsid w:val="00174C17"/>
    <w:rsid w:val="001760FF"/>
    <w:rsid w:val="0017709C"/>
    <w:rsid w:val="001812A0"/>
    <w:rsid w:val="00181652"/>
    <w:rsid w:val="00182DEA"/>
    <w:rsid w:val="001854B3"/>
    <w:rsid w:val="00185535"/>
    <w:rsid w:val="0018582C"/>
    <w:rsid w:val="00185F26"/>
    <w:rsid w:val="00185FE1"/>
    <w:rsid w:val="00186670"/>
    <w:rsid w:val="00186949"/>
    <w:rsid w:val="00187DB6"/>
    <w:rsid w:val="00187E56"/>
    <w:rsid w:val="00190105"/>
    <w:rsid w:val="0019161B"/>
    <w:rsid w:val="00192357"/>
    <w:rsid w:val="00192753"/>
    <w:rsid w:val="0019612B"/>
    <w:rsid w:val="00196CBB"/>
    <w:rsid w:val="001A095B"/>
    <w:rsid w:val="001A09FA"/>
    <w:rsid w:val="001A0FC8"/>
    <w:rsid w:val="001A24E8"/>
    <w:rsid w:val="001A522A"/>
    <w:rsid w:val="001A6E9A"/>
    <w:rsid w:val="001B0A8E"/>
    <w:rsid w:val="001B1BD0"/>
    <w:rsid w:val="001B215C"/>
    <w:rsid w:val="001B23A2"/>
    <w:rsid w:val="001B25D5"/>
    <w:rsid w:val="001B2E09"/>
    <w:rsid w:val="001B4D35"/>
    <w:rsid w:val="001B50C6"/>
    <w:rsid w:val="001B5570"/>
    <w:rsid w:val="001B615D"/>
    <w:rsid w:val="001B61D0"/>
    <w:rsid w:val="001B6556"/>
    <w:rsid w:val="001B7620"/>
    <w:rsid w:val="001B7BD9"/>
    <w:rsid w:val="001C007D"/>
    <w:rsid w:val="001C0255"/>
    <w:rsid w:val="001C052F"/>
    <w:rsid w:val="001C06CA"/>
    <w:rsid w:val="001C248D"/>
    <w:rsid w:val="001C2BD9"/>
    <w:rsid w:val="001C366F"/>
    <w:rsid w:val="001C3716"/>
    <w:rsid w:val="001C4B5D"/>
    <w:rsid w:val="001C53F8"/>
    <w:rsid w:val="001C5BE3"/>
    <w:rsid w:val="001C5D9F"/>
    <w:rsid w:val="001C603A"/>
    <w:rsid w:val="001C60BF"/>
    <w:rsid w:val="001C6867"/>
    <w:rsid w:val="001C6B02"/>
    <w:rsid w:val="001C7AA9"/>
    <w:rsid w:val="001D054D"/>
    <w:rsid w:val="001D1E1E"/>
    <w:rsid w:val="001D4079"/>
    <w:rsid w:val="001D46C4"/>
    <w:rsid w:val="001D6636"/>
    <w:rsid w:val="001D6CEB"/>
    <w:rsid w:val="001D6E01"/>
    <w:rsid w:val="001D7D77"/>
    <w:rsid w:val="001E0141"/>
    <w:rsid w:val="001E0315"/>
    <w:rsid w:val="001E16E1"/>
    <w:rsid w:val="001E202B"/>
    <w:rsid w:val="001E2606"/>
    <w:rsid w:val="001E32A7"/>
    <w:rsid w:val="001E3542"/>
    <w:rsid w:val="001E35BC"/>
    <w:rsid w:val="001E3975"/>
    <w:rsid w:val="001E59D5"/>
    <w:rsid w:val="001E67C3"/>
    <w:rsid w:val="001E732D"/>
    <w:rsid w:val="001F0583"/>
    <w:rsid w:val="001F3A39"/>
    <w:rsid w:val="001F3B92"/>
    <w:rsid w:val="001F4AC9"/>
    <w:rsid w:val="0020362A"/>
    <w:rsid w:val="002054F6"/>
    <w:rsid w:val="0020650F"/>
    <w:rsid w:val="00206CFF"/>
    <w:rsid w:val="0020719A"/>
    <w:rsid w:val="002102FE"/>
    <w:rsid w:val="00211365"/>
    <w:rsid w:val="002128E2"/>
    <w:rsid w:val="00212A83"/>
    <w:rsid w:val="00214352"/>
    <w:rsid w:val="00215829"/>
    <w:rsid w:val="00215EF0"/>
    <w:rsid w:val="002170AC"/>
    <w:rsid w:val="002179E8"/>
    <w:rsid w:val="00217BAD"/>
    <w:rsid w:val="00217C34"/>
    <w:rsid w:val="0022070D"/>
    <w:rsid w:val="00221CAA"/>
    <w:rsid w:val="00222F49"/>
    <w:rsid w:val="00224558"/>
    <w:rsid w:val="0022562C"/>
    <w:rsid w:val="002262E6"/>
    <w:rsid w:val="002265E1"/>
    <w:rsid w:val="002272AF"/>
    <w:rsid w:val="002302E3"/>
    <w:rsid w:val="00230328"/>
    <w:rsid w:val="002306A3"/>
    <w:rsid w:val="00230B8A"/>
    <w:rsid w:val="00230D84"/>
    <w:rsid w:val="002313C1"/>
    <w:rsid w:val="00232663"/>
    <w:rsid w:val="0023274E"/>
    <w:rsid w:val="00232FB5"/>
    <w:rsid w:val="002349E9"/>
    <w:rsid w:val="00234EB7"/>
    <w:rsid w:val="002358DB"/>
    <w:rsid w:val="002362B9"/>
    <w:rsid w:val="00236AAD"/>
    <w:rsid w:val="00240D9B"/>
    <w:rsid w:val="002428AF"/>
    <w:rsid w:val="00242B9F"/>
    <w:rsid w:val="00244195"/>
    <w:rsid w:val="00245871"/>
    <w:rsid w:val="00245A20"/>
    <w:rsid w:val="00245E72"/>
    <w:rsid w:val="00251267"/>
    <w:rsid w:val="00253550"/>
    <w:rsid w:val="002538D5"/>
    <w:rsid w:val="00255382"/>
    <w:rsid w:val="00255644"/>
    <w:rsid w:val="00255BD7"/>
    <w:rsid w:val="00256B2E"/>
    <w:rsid w:val="0025772A"/>
    <w:rsid w:val="00257FF3"/>
    <w:rsid w:val="002600C5"/>
    <w:rsid w:val="00261028"/>
    <w:rsid w:val="00261201"/>
    <w:rsid w:val="0026341A"/>
    <w:rsid w:val="00263BAA"/>
    <w:rsid w:val="00264418"/>
    <w:rsid w:val="0026474A"/>
    <w:rsid w:val="00265310"/>
    <w:rsid w:val="0026590B"/>
    <w:rsid w:val="0026726B"/>
    <w:rsid w:val="002709F4"/>
    <w:rsid w:val="00271056"/>
    <w:rsid w:val="00271495"/>
    <w:rsid w:val="0027217A"/>
    <w:rsid w:val="00272CDA"/>
    <w:rsid w:val="002742B6"/>
    <w:rsid w:val="00274E68"/>
    <w:rsid w:val="002752CD"/>
    <w:rsid w:val="00275D3C"/>
    <w:rsid w:val="002762C4"/>
    <w:rsid w:val="00280219"/>
    <w:rsid w:val="00281484"/>
    <w:rsid w:val="002830A6"/>
    <w:rsid w:val="00284029"/>
    <w:rsid w:val="00285880"/>
    <w:rsid w:val="00285AD1"/>
    <w:rsid w:val="00286006"/>
    <w:rsid w:val="00286E54"/>
    <w:rsid w:val="00286EF0"/>
    <w:rsid w:val="00290229"/>
    <w:rsid w:val="0029196D"/>
    <w:rsid w:val="002919E4"/>
    <w:rsid w:val="0029214C"/>
    <w:rsid w:val="00292DCC"/>
    <w:rsid w:val="00292FDE"/>
    <w:rsid w:val="002932B7"/>
    <w:rsid w:val="00293758"/>
    <w:rsid w:val="00293CD2"/>
    <w:rsid w:val="00295313"/>
    <w:rsid w:val="00296AEE"/>
    <w:rsid w:val="0029708F"/>
    <w:rsid w:val="002A0FFC"/>
    <w:rsid w:val="002A13A6"/>
    <w:rsid w:val="002A293C"/>
    <w:rsid w:val="002A302A"/>
    <w:rsid w:val="002A3863"/>
    <w:rsid w:val="002A4479"/>
    <w:rsid w:val="002A6294"/>
    <w:rsid w:val="002A7F48"/>
    <w:rsid w:val="002B09CC"/>
    <w:rsid w:val="002B225C"/>
    <w:rsid w:val="002B4032"/>
    <w:rsid w:val="002B418E"/>
    <w:rsid w:val="002B4FD3"/>
    <w:rsid w:val="002B549A"/>
    <w:rsid w:val="002B567B"/>
    <w:rsid w:val="002B6768"/>
    <w:rsid w:val="002C0111"/>
    <w:rsid w:val="002C0D1C"/>
    <w:rsid w:val="002C0F17"/>
    <w:rsid w:val="002C12BF"/>
    <w:rsid w:val="002C15A6"/>
    <w:rsid w:val="002C17C5"/>
    <w:rsid w:val="002C19E5"/>
    <w:rsid w:val="002C2DF5"/>
    <w:rsid w:val="002C31A7"/>
    <w:rsid w:val="002C45F2"/>
    <w:rsid w:val="002C478F"/>
    <w:rsid w:val="002C5ED3"/>
    <w:rsid w:val="002C620E"/>
    <w:rsid w:val="002C6F29"/>
    <w:rsid w:val="002C7F37"/>
    <w:rsid w:val="002D1DBA"/>
    <w:rsid w:val="002D25BA"/>
    <w:rsid w:val="002D2956"/>
    <w:rsid w:val="002E0347"/>
    <w:rsid w:val="002E0565"/>
    <w:rsid w:val="002E06B9"/>
    <w:rsid w:val="002E163E"/>
    <w:rsid w:val="002E2293"/>
    <w:rsid w:val="002E234A"/>
    <w:rsid w:val="002E3ECB"/>
    <w:rsid w:val="002E4490"/>
    <w:rsid w:val="002E47BC"/>
    <w:rsid w:val="002E5889"/>
    <w:rsid w:val="002E6643"/>
    <w:rsid w:val="002E730B"/>
    <w:rsid w:val="002E7E44"/>
    <w:rsid w:val="002F05C0"/>
    <w:rsid w:val="002F0E64"/>
    <w:rsid w:val="002F271D"/>
    <w:rsid w:val="002F2F73"/>
    <w:rsid w:val="002F6527"/>
    <w:rsid w:val="00300CA9"/>
    <w:rsid w:val="003012F0"/>
    <w:rsid w:val="00301D7B"/>
    <w:rsid w:val="0030224E"/>
    <w:rsid w:val="00302485"/>
    <w:rsid w:val="00302BDB"/>
    <w:rsid w:val="00305FB2"/>
    <w:rsid w:val="003065EE"/>
    <w:rsid w:val="00307075"/>
    <w:rsid w:val="00307913"/>
    <w:rsid w:val="0031016C"/>
    <w:rsid w:val="0031079A"/>
    <w:rsid w:val="0031103E"/>
    <w:rsid w:val="00311CE2"/>
    <w:rsid w:val="00313ADF"/>
    <w:rsid w:val="00314790"/>
    <w:rsid w:val="0031506F"/>
    <w:rsid w:val="0031739C"/>
    <w:rsid w:val="00320AC2"/>
    <w:rsid w:val="00320B0E"/>
    <w:rsid w:val="003213AB"/>
    <w:rsid w:val="00321583"/>
    <w:rsid w:val="00321AC3"/>
    <w:rsid w:val="0032267A"/>
    <w:rsid w:val="00322E80"/>
    <w:rsid w:val="00322EF9"/>
    <w:rsid w:val="003234BB"/>
    <w:rsid w:val="00323695"/>
    <w:rsid w:val="00323A4A"/>
    <w:rsid w:val="003244BA"/>
    <w:rsid w:val="00325EF9"/>
    <w:rsid w:val="0033184C"/>
    <w:rsid w:val="00332C2F"/>
    <w:rsid w:val="003349B3"/>
    <w:rsid w:val="0033621E"/>
    <w:rsid w:val="00336B53"/>
    <w:rsid w:val="003370A7"/>
    <w:rsid w:val="003373F6"/>
    <w:rsid w:val="003406D7"/>
    <w:rsid w:val="0034162B"/>
    <w:rsid w:val="00341AD2"/>
    <w:rsid w:val="00341CE6"/>
    <w:rsid w:val="0034394F"/>
    <w:rsid w:val="00345F7C"/>
    <w:rsid w:val="00346318"/>
    <w:rsid w:val="0034634D"/>
    <w:rsid w:val="003468C2"/>
    <w:rsid w:val="0034783C"/>
    <w:rsid w:val="003504C6"/>
    <w:rsid w:val="0035078A"/>
    <w:rsid w:val="0035089C"/>
    <w:rsid w:val="003527E2"/>
    <w:rsid w:val="00352A17"/>
    <w:rsid w:val="00353F6D"/>
    <w:rsid w:val="00354151"/>
    <w:rsid w:val="003556C5"/>
    <w:rsid w:val="003557FE"/>
    <w:rsid w:val="00355AB8"/>
    <w:rsid w:val="00356828"/>
    <w:rsid w:val="00356AD8"/>
    <w:rsid w:val="00357055"/>
    <w:rsid w:val="00357227"/>
    <w:rsid w:val="00357E47"/>
    <w:rsid w:val="00357EC5"/>
    <w:rsid w:val="0036016F"/>
    <w:rsid w:val="0036177B"/>
    <w:rsid w:val="00361DC3"/>
    <w:rsid w:val="00361F36"/>
    <w:rsid w:val="003622C2"/>
    <w:rsid w:val="00362492"/>
    <w:rsid w:val="00363014"/>
    <w:rsid w:val="003634AD"/>
    <w:rsid w:val="00364BFB"/>
    <w:rsid w:val="003652B4"/>
    <w:rsid w:val="00365540"/>
    <w:rsid w:val="00367D54"/>
    <w:rsid w:val="003711A9"/>
    <w:rsid w:val="0037168A"/>
    <w:rsid w:val="00372FA0"/>
    <w:rsid w:val="0037319F"/>
    <w:rsid w:val="00373870"/>
    <w:rsid w:val="003762CB"/>
    <w:rsid w:val="0037673D"/>
    <w:rsid w:val="0037689F"/>
    <w:rsid w:val="00377A3A"/>
    <w:rsid w:val="00381931"/>
    <w:rsid w:val="003823C4"/>
    <w:rsid w:val="0038281B"/>
    <w:rsid w:val="003834E4"/>
    <w:rsid w:val="00385DB2"/>
    <w:rsid w:val="003862CF"/>
    <w:rsid w:val="00386E45"/>
    <w:rsid w:val="00386F0C"/>
    <w:rsid w:val="00391F60"/>
    <w:rsid w:val="00392D9F"/>
    <w:rsid w:val="003931B1"/>
    <w:rsid w:val="00393564"/>
    <w:rsid w:val="0039372F"/>
    <w:rsid w:val="00394393"/>
    <w:rsid w:val="003943DB"/>
    <w:rsid w:val="00394D61"/>
    <w:rsid w:val="00395D93"/>
    <w:rsid w:val="00396145"/>
    <w:rsid w:val="00396D8D"/>
    <w:rsid w:val="0039780B"/>
    <w:rsid w:val="00397864"/>
    <w:rsid w:val="00397D0B"/>
    <w:rsid w:val="003A00B9"/>
    <w:rsid w:val="003A1177"/>
    <w:rsid w:val="003A13C3"/>
    <w:rsid w:val="003A1C1E"/>
    <w:rsid w:val="003A1E72"/>
    <w:rsid w:val="003A2A5D"/>
    <w:rsid w:val="003A307C"/>
    <w:rsid w:val="003A43B9"/>
    <w:rsid w:val="003A45B1"/>
    <w:rsid w:val="003A7ACB"/>
    <w:rsid w:val="003A7C97"/>
    <w:rsid w:val="003A7FA3"/>
    <w:rsid w:val="003B0392"/>
    <w:rsid w:val="003B0E8E"/>
    <w:rsid w:val="003B13A3"/>
    <w:rsid w:val="003B181E"/>
    <w:rsid w:val="003B2737"/>
    <w:rsid w:val="003B2A92"/>
    <w:rsid w:val="003B4452"/>
    <w:rsid w:val="003B5AB7"/>
    <w:rsid w:val="003B7332"/>
    <w:rsid w:val="003B75DD"/>
    <w:rsid w:val="003B7F9B"/>
    <w:rsid w:val="003C0C42"/>
    <w:rsid w:val="003C2991"/>
    <w:rsid w:val="003C47C0"/>
    <w:rsid w:val="003C6E02"/>
    <w:rsid w:val="003C7314"/>
    <w:rsid w:val="003D0467"/>
    <w:rsid w:val="003D0A26"/>
    <w:rsid w:val="003D3F4A"/>
    <w:rsid w:val="003D3FE5"/>
    <w:rsid w:val="003D425B"/>
    <w:rsid w:val="003D6246"/>
    <w:rsid w:val="003D6D53"/>
    <w:rsid w:val="003D7C5B"/>
    <w:rsid w:val="003E093C"/>
    <w:rsid w:val="003E0A30"/>
    <w:rsid w:val="003E26DB"/>
    <w:rsid w:val="003E3032"/>
    <w:rsid w:val="003E30F4"/>
    <w:rsid w:val="003E5A01"/>
    <w:rsid w:val="003E5B56"/>
    <w:rsid w:val="003E5FD5"/>
    <w:rsid w:val="003E6E0C"/>
    <w:rsid w:val="003E7C3E"/>
    <w:rsid w:val="003F0294"/>
    <w:rsid w:val="003F05B4"/>
    <w:rsid w:val="003F0743"/>
    <w:rsid w:val="003F0ED9"/>
    <w:rsid w:val="003F2F07"/>
    <w:rsid w:val="003F4390"/>
    <w:rsid w:val="003F44BD"/>
    <w:rsid w:val="003F44D8"/>
    <w:rsid w:val="003F5FE9"/>
    <w:rsid w:val="003F66E3"/>
    <w:rsid w:val="003F7DC3"/>
    <w:rsid w:val="003F7FCC"/>
    <w:rsid w:val="0040055C"/>
    <w:rsid w:val="00400F89"/>
    <w:rsid w:val="004025CD"/>
    <w:rsid w:val="004032A4"/>
    <w:rsid w:val="00404746"/>
    <w:rsid w:val="00404DFE"/>
    <w:rsid w:val="00404F02"/>
    <w:rsid w:val="00405745"/>
    <w:rsid w:val="00407186"/>
    <w:rsid w:val="004074F5"/>
    <w:rsid w:val="00412E7E"/>
    <w:rsid w:val="00413B27"/>
    <w:rsid w:val="00414082"/>
    <w:rsid w:val="00414793"/>
    <w:rsid w:val="00414A3A"/>
    <w:rsid w:val="0041529A"/>
    <w:rsid w:val="0041619B"/>
    <w:rsid w:val="00417A40"/>
    <w:rsid w:val="00417DC8"/>
    <w:rsid w:val="00420A5D"/>
    <w:rsid w:val="00421167"/>
    <w:rsid w:val="004216F4"/>
    <w:rsid w:val="00421D93"/>
    <w:rsid w:val="00422E60"/>
    <w:rsid w:val="00422E6B"/>
    <w:rsid w:val="0042453B"/>
    <w:rsid w:val="00425679"/>
    <w:rsid w:val="0042584E"/>
    <w:rsid w:val="0043046C"/>
    <w:rsid w:val="00430549"/>
    <w:rsid w:val="004313A9"/>
    <w:rsid w:val="0043228F"/>
    <w:rsid w:val="00433670"/>
    <w:rsid w:val="00433956"/>
    <w:rsid w:val="00433AB7"/>
    <w:rsid w:val="00434478"/>
    <w:rsid w:val="00434F9B"/>
    <w:rsid w:val="004351D3"/>
    <w:rsid w:val="004368AE"/>
    <w:rsid w:val="00436B0B"/>
    <w:rsid w:val="00436E95"/>
    <w:rsid w:val="00442F59"/>
    <w:rsid w:val="00444795"/>
    <w:rsid w:val="0044585C"/>
    <w:rsid w:val="00446BB1"/>
    <w:rsid w:val="00446CBB"/>
    <w:rsid w:val="0044759A"/>
    <w:rsid w:val="004501C8"/>
    <w:rsid w:val="00450212"/>
    <w:rsid w:val="00450D3A"/>
    <w:rsid w:val="0045167A"/>
    <w:rsid w:val="00453315"/>
    <w:rsid w:val="004535A3"/>
    <w:rsid w:val="00454161"/>
    <w:rsid w:val="004553D2"/>
    <w:rsid w:val="00455C04"/>
    <w:rsid w:val="00455C6C"/>
    <w:rsid w:val="00456A28"/>
    <w:rsid w:val="004571E4"/>
    <w:rsid w:val="00457698"/>
    <w:rsid w:val="00457D31"/>
    <w:rsid w:val="00457F7F"/>
    <w:rsid w:val="00460E90"/>
    <w:rsid w:val="00461203"/>
    <w:rsid w:val="004623D8"/>
    <w:rsid w:val="004632B4"/>
    <w:rsid w:val="0046460F"/>
    <w:rsid w:val="00464B0C"/>
    <w:rsid w:val="00465418"/>
    <w:rsid w:val="00466B35"/>
    <w:rsid w:val="00467432"/>
    <w:rsid w:val="00467CBB"/>
    <w:rsid w:val="0047259C"/>
    <w:rsid w:val="004727FA"/>
    <w:rsid w:val="00473357"/>
    <w:rsid w:val="0047346E"/>
    <w:rsid w:val="004750C7"/>
    <w:rsid w:val="00475E59"/>
    <w:rsid w:val="004763B1"/>
    <w:rsid w:val="00476556"/>
    <w:rsid w:val="00476893"/>
    <w:rsid w:val="00476AB9"/>
    <w:rsid w:val="004772E2"/>
    <w:rsid w:val="00477DFD"/>
    <w:rsid w:val="004806AD"/>
    <w:rsid w:val="00482724"/>
    <w:rsid w:val="00482D42"/>
    <w:rsid w:val="0048434F"/>
    <w:rsid w:val="004849E0"/>
    <w:rsid w:val="00484CAD"/>
    <w:rsid w:val="00485E4E"/>
    <w:rsid w:val="004864C0"/>
    <w:rsid w:val="00486606"/>
    <w:rsid w:val="00486AEA"/>
    <w:rsid w:val="00486D13"/>
    <w:rsid w:val="004902C8"/>
    <w:rsid w:val="004906FF"/>
    <w:rsid w:val="004907E5"/>
    <w:rsid w:val="004919BD"/>
    <w:rsid w:val="00491A1D"/>
    <w:rsid w:val="00492856"/>
    <w:rsid w:val="00492F5B"/>
    <w:rsid w:val="004949D4"/>
    <w:rsid w:val="00494C27"/>
    <w:rsid w:val="004963F3"/>
    <w:rsid w:val="00497525"/>
    <w:rsid w:val="00497841"/>
    <w:rsid w:val="004979AD"/>
    <w:rsid w:val="00497B79"/>
    <w:rsid w:val="004A0A1D"/>
    <w:rsid w:val="004A0D65"/>
    <w:rsid w:val="004A0DD1"/>
    <w:rsid w:val="004A2159"/>
    <w:rsid w:val="004A2627"/>
    <w:rsid w:val="004A2CD3"/>
    <w:rsid w:val="004A2EB4"/>
    <w:rsid w:val="004A3E8C"/>
    <w:rsid w:val="004A47DD"/>
    <w:rsid w:val="004A60F3"/>
    <w:rsid w:val="004A636C"/>
    <w:rsid w:val="004A7610"/>
    <w:rsid w:val="004B0110"/>
    <w:rsid w:val="004B11A6"/>
    <w:rsid w:val="004B22D0"/>
    <w:rsid w:val="004B5494"/>
    <w:rsid w:val="004B5D63"/>
    <w:rsid w:val="004B6074"/>
    <w:rsid w:val="004B6472"/>
    <w:rsid w:val="004B75C6"/>
    <w:rsid w:val="004C0E02"/>
    <w:rsid w:val="004C2B79"/>
    <w:rsid w:val="004C355E"/>
    <w:rsid w:val="004C3882"/>
    <w:rsid w:val="004C5770"/>
    <w:rsid w:val="004C7379"/>
    <w:rsid w:val="004D064E"/>
    <w:rsid w:val="004D30AA"/>
    <w:rsid w:val="004D41FA"/>
    <w:rsid w:val="004D4205"/>
    <w:rsid w:val="004D682E"/>
    <w:rsid w:val="004E09C3"/>
    <w:rsid w:val="004E0A01"/>
    <w:rsid w:val="004E13A3"/>
    <w:rsid w:val="004E20BB"/>
    <w:rsid w:val="004E2719"/>
    <w:rsid w:val="004E36CE"/>
    <w:rsid w:val="004E4170"/>
    <w:rsid w:val="004E4899"/>
    <w:rsid w:val="004E6647"/>
    <w:rsid w:val="004F051C"/>
    <w:rsid w:val="004F1F33"/>
    <w:rsid w:val="004F260F"/>
    <w:rsid w:val="004F294E"/>
    <w:rsid w:val="004F29DE"/>
    <w:rsid w:val="004F4350"/>
    <w:rsid w:val="004F598B"/>
    <w:rsid w:val="004F7295"/>
    <w:rsid w:val="004F7396"/>
    <w:rsid w:val="004F791B"/>
    <w:rsid w:val="004F79EF"/>
    <w:rsid w:val="00500212"/>
    <w:rsid w:val="00500D0F"/>
    <w:rsid w:val="005014FD"/>
    <w:rsid w:val="005017D9"/>
    <w:rsid w:val="005040DD"/>
    <w:rsid w:val="00504458"/>
    <w:rsid w:val="0050651D"/>
    <w:rsid w:val="005067FE"/>
    <w:rsid w:val="00507163"/>
    <w:rsid w:val="00511794"/>
    <w:rsid w:val="00511BA9"/>
    <w:rsid w:val="005137E3"/>
    <w:rsid w:val="005138DC"/>
    <w:rsid w:val="00513EDE"/>
    <w:rsid w:val="00514131"/>
    <w:rsid w:val="005141CA"/>
    <w:rsid w:val="005151A9"/>
    <w:rsid w:val="00515830"/>
    <w:rsid w:val="0051646E"/>
    <w:rsid w:val="00516748"/>
    <w:rsid w:val="00516820"/>
    <w:rsid w:val="0051724D"/>
    <w:rsid w:val="00517A37"/>
    <w:rsid w:val="0052027D"/>
    <w:rsid w:val="0052171E"/>
    <w:rsid w:val="00521929"/>
    <w:rsid w:val="005237ED"/>
    <w:rsid w:val="005238CB"/>
    <w:rsid w:val="00523965"/>
    <w:rsid w:val="00523B57"/>
    <w:rsid w:val="00523B84"/>
    <w:rsid w:val="00523C85"/>
    <w:rsid w:val="00523FE6"/>
    <w:rsid w:val="005267E4"/>
    <w:rsid w:val="00526F37"/>
    <w:rsid w:val="005275AD"/>
    <w:rsid w:val="00530074"/>
    <w:rsid w:val="00530A80"/>
    <w:rsid w:val="00531929"/>
    <w:rsid w:val="00532DB5"/>
    <w:rsid w:val="0053524D"/>
    <w:rsid w:val="005360AC"/>
    <w:rsid w:val="00536E39"/>
    <w:rsid w:val="005370B7"/>
    <w:rsid w:val="00537343"/>
    <w:rsid w:val="00541638"/>
    <w:rsid w:val="00544B7C"/>
    <w:rsid w:val="00544C2A"/>
    <w:rsid w:val="00544FC8"/>
    <w:rsid w:val="00545978"/>
    <w:rsid w:val="00545DBC"/>
    <w:rsid w:val="00547BA3"/>
    <w:rsid w:val="00547FF5"/>
    <w:rsid w:val="0055269A"/>
    <w:rsid w:val="005531F7"/>
    <w:rsid w:val="00553337"/>
    <w:rsid w:val="00553403"/>
    <w:rsid w:val="00553742"/>
    <w:rsid w:val="0055433C"/>
    <w:rsid w:val="005546E8"/>
    <w:rsid w:val="00554752"/>
    <w:rsid w:val="0055489C"/>
    <w:rsid w:val="00554A4B"/>
    <w:rsid w:val="00555572"/>
    <w:rsid w:val="00555E9D"/>
    <w:rsid w:val="00556570"/>
    <w:rsid w:val="00556C8B"/>
    <w:rsid w:val="005577B3"/>
    <w:rsid w:val="00557EA4"/>
    <w:rsid w:val="00560368"/>
    <w:rsid w:val="005612BF"/>
    <w:rsid w:val="00564562"/>
    <w:rsid w:val="005648D3"/>
    <w:rsid w:val="00564C26"/>
    <w:rsid w:val="00564FCF"/>
    <w:rsid w:val="00565474"/>
    <w:rsid w:val="005655D3"/>
    <w:rsid w:val="00565884"/>
    <w:rsid w:val="00565995"/>
    <w:rsid w:val="0056602D"/>
    <w:rsid w:val="00566684"/>
    <w:rsid w:val="00566E4F"/>
    <w:rsid w:val="00567C95"/>
    <w:rsid w:val="005735EE"/>
    <w:rsid w:val="00573ECB"/>
    <w:rsid w:val="005740F4"/>
    <w:rsid w:val="00574CA9"/>
    <w:rsid w:val="00575440"/>
    <w:rsid w:val="00577B71"/>
    <w:rsid w:val="005803F7"/>
    <w:rsid w:val="00581439"/>
    <w:rsid w:val="00581FD6"/>
    <w:rsid w:val="00582AE6"/>
    <w:rsid w:val="00582C95"/>
    <w:rsid w:val="00583E77"/>
    <w:rsid w:val="00584266"/>
    <w:rsid w:val="00585EE2"/>
    <w:rsid w:val="005865DA"/>
    <w:rsid w:val="00587A94"/>
    <w:rsid w:val="00590005"/>
    <w:rsid w:val="00590A26"/>
    <w:rsid w:val="00591726"/>
    <w:rsid w:val="00591A90"/>
    <w:rsid w:val="00592425"/>
    <w:rsid w:val="00593486"/>
    <w:rsid w:val="00593EBB"/>
    <w:rsid w:val="0059447C"/>
    <w:rsid w:val="005944D2"/>
    <w:rsid w:val="00594C2E"/>
    <w:rsid w:val="00594D2D"/>
    <w:rsid w:val="0059533B"/>
    <w:rsid w:val="00595783"/>
    <w:rsid w:val="00595C1E"/>
    <w:rsid w:val="00597B66"/>
    <w:rsid w:val="005A001B"/>
    <w:rsid w:val="005A00AB"/>
    <w:rsid w:val="005A0DEA"/>
    <w:rsid w:val="005A1BBE"/>
    <w:rsid w:val="005A1BD7"/>
    <w:rsid w:val="005A2E00"/>
    <w:rsid w:val="005A5860"/>
    <w:rsid w:val="005A5B1D"/>
    <w:rsid w:val="005A5C44"/>
    <w:rsid w:val="005A5D17"/>
    <w:rsid w:val="005A5F7D"/>
    <w:rsid w:val="005A6CDB"/>
    <w:rsid w:val="005A7022"/>
    <w:rsid w:val="005A7B41"/>
    <w:rsid w:val="005B01CB"/>
    <w:rsid w:val="005B1648"/>
    <w:rsid w:val="005B1EFC"/>
    <w:rsid w:val="005B2840"/>
    <w:rsid w:val="005B44AF"/>
    <w:rsid w:val="005B458D"/>
    <w:rsid w:val="005B4781"/>
    <w:rsid w:val="005B5041"/>
    <w:rsid w:val="005B5360"/>
    <w:rsid w:val="005B6A2C"/>
    <w:rsid w:val="005B7B79"/>
    <w:rsid w:val="005C0D28"/>
    <w:rsid w:val="005C0F00"/>
    <w:rsid w:val="005C187E"/>
    <w:rsid w:val="005C258C"/>
    <w:rsid w:val="005C2CE8"/>
    <w:rsid w:val="005C34F9"/>
    <w:rsid w:val="005C3850"/>
    <w:rsid w:val="005C46A1"/>
    <w:rsid w:val="005C5F7C"/>
    <w:rsid w:val="005D0F03"/>
    <w:rsid w:val="005D4097"/>
    <w:rsid w:val="005D4283"/>
    <w:rsid w:val="005D4519"/>
    <w:rsid w:val="005D4DF0"/>
    <w:rsid w:val="005D5169"/>
    <w:rsid w:val="005D5512"/>
    <w:rsid w:val="005D5B6C"/>
    <w:rsid w:val="005D67D9"/>
    <w:rsid w:val="005E0533"/>
    <w:rsid w:val="005E0A12"/>
    <w:rsid w:val="005E15FE"/>
    <w:rsid w:val="005E1993"/>
    <w:rsid w:val="005E40C0"/>
    <w:rsid w:val="005E4412"/>
    <w:rsid w:val="005E4B95"/>
    <w:rsid w:val="005E50EB"/>
    <w:rsid w:val="005E569A"/>
    <w:rsid w:val="005E607F"/>
    <w:rsid w:val="005E6805"/>
    <w:rsid w:val="005E7548"/>
    <w:rsid w:val="005E7CAF"/>
    <w:rsid w:val="005F0444"/>
    <w:rsid w:val="005F2C30"/>
    <w:rsid w:val="005F2E79"/>
    <w:rsid w:val="005F3980"/>
    <w:rsid w:val="005F418A"/>
    <w:rsid w:val="005F4537"/>
    <w:rsid w:val="005F513B"/>
    <w:rsid w:val="005F6227"/>
    <w:rsid w:val="005F7AD2"/>
    <w:rsid w:val="005F7AD9"/>
    <w:rsid w:val="00601295"/>
    <w:rsid w:val="0060174F"/>
    <w:rsid w:val="00601E25"/>
    <w:rsid w:val="00602D5C"/>
    <w:rsid w:val="006033FB"/>
    <w:rsid w:val="00603560"/>
    <w:rsid w:val="00603D65"/>
    <w:rsid w:val="00603E1B"/>
    <w:rsid w:val="00603E45"/>
    <w:rsid w:val="0060400A"/>
    <w:rsid w:val="006043D7"/>
    <w:rsid w:val="006046DE"/>
    <w:rsid w:val="006058AF"/>
    <w:rsid w:val="0061113C"/>
    <w:rsid w:val="006143C2"/>
    <w:rsid w:val="00615626"/>
    <w:rsid w:val="00616C57"/>
    <w:rsid w:val="00616CA9"/>
    <w:rsid w:val="00617197"/>
    <w:rsid w:val="006214BF"/>
    <w:rsid w:val="00621859"/>
    <w:rsid w:val="00621E95"/>
    <w:rsid w:val="006228DA"/>
    <w:rsid w:val="00622F08"/>
    <w:rsid w:val="006230E9"/>
    <w:rsid w:val="00623A19"/>
    <w:rsid w:val="00624631"/>
    <w:rsid w:val="006246AD"/>
    <w:rsid w:val="00625416"/>
    <w:rsid w:val="00625426"/>
    <w:rsid w:val="006266CE"/>
    <w:rsid w:val="00626F34"/>
    <w:rsid w:val="00627A01"/>
    <w:rsid w:val="00633163"/>
    <w:rsid w:val="006348ED"/>
    <w:rsid w:val="00634E9B"/>
    <w:rsid w:val="00635438"/>
    <w:rsid w:val="00635554"/>
    <w:rsid w:val="006356CB"/>
    <w:rsid w:val="00635C5C"/>
    <w:rsid w:val="00637078"/>
    <w:rsid w:val="00637300"/>
    <w:rsid w:val="00640A73"/>
    <w:rsid w:val="00641608"/>
    <w:rsid w:val="006418AA"/>
    <w:rsid w:val="006419E1"/>
    <w:rsid w:val="00641B52"/>
    <w:rsid w:val="00641C58"/>
    <w:rsid w:val="00643986"/>
    <w:rsid w:val="00644627"/>
    <w:rsid w:val="00646A59"/>
    <w:rsid w:val="006476D8"/>
    <w:rsid w:val="00647E5F"/>
    <w:rsid w:val="006503EA"/>
    <w:rsid w:val="006510CC"/>
    <w:rsid w:val="006513C0"/>
    <w:rsid w:val="00653BA3"/>
    <w:rsid w:val="00653DDC"/>
    <w:rsid w:val="006545A3"/>
    <w:rsid w:val="00654C00"/>
    <w:rsid w:val="00656E1C"/>
    <w:rsid w:val="00657208"/>
    <w:rsid w:val="006575F0"/>
    <w:rsid w:val="006576C5"/>
    <w:rsid w:val="00657898"/>
    <w:rsid w:val="00657A5D"/>
    <w:rsid w:val="00660420"/>
    <w:rsid w:val="00660AF4"/>
    <w:rsid w:val="006611D6"/>
    <w:rsid w:val="006632FA"/>
    <w:rsid w:val="00665C4C"/>
    <w:rsid w:val="00670C3F"/>
    <w:rsid w:val="00671CCE"/>
    <w:rsid w:val="00672C29"/>
    <w:rsid w:val="00673837"/>
    <w:rsid w:val="0067502D"/>
    <w:rsid w:val="00675785"/>
    <w:rsid w:val="00675F0E"/>
    <w:rsid w:val="00676AAB"/>
    <w:rsid w:val="00677D49"/>
    <w:rsid w:val="00681155"/>
    <w:rsid w:val="00681691"/>
    <w:rsid w:val="0068227C"/>
    <w:rsid w:val="006823EF"/>
    <w:rsid w:val="00682F05"/>
    <w:rsid w:val="00684EC9"/>
    <w:rsid w:val="00685F98"/>
    <w:rsid w:val="006866E8"/>
    <w:rsid w:val="006878A3"/>
    <w:rsid w:val="00687DCE"/>
    <w:rsid w:val="00690F8D"/>
    <w:rsid w:val="00691A67"/>
    <w:rsid w:val="00691E62"/>
    <w:rsid w:val="00695278"/>
    <w:rsid w:val="00695A28"/>
    <w:rsid w:val="0069602D"/>
    <w:rsid w:val="00696F15"/>
    <w:rsid w:val="00697578"/>
    <w:rsid w:val="00697AFE"/>
    <w:rsid w:val="006A0470"/>
    <w:rsid w:val="006A14D3"/>
    <w:rsid w:val="006A1EC0"/>
    <w:rsid w:val="006A2661"/>
    <w:rsid w:val="006A4277"/>
    <w:rsid w:val="006A47DE"/>
    <w:rsid w:val="006A4DB6"/>
    <w:rsid w:val="006A6453"/>
    <w:rsid w:val="006A729C"/>
    <w:rsid w:val="006A7A16"/>
    <w:rsid w:val="006A7AC2"/>
    <w:rsid w:val="006B10AB"/>
    <w:rsid w:val="006B17B0"/>
    <w:rsid w:val="006B296A"/>
    <w:rsid w:val="006B2F5E"/>
    <w:rsid w:val="006B34F4"/>
    <w:rsid w:val="006B3960"/>
    <w:rsid w:val="006B4071"/>
    <w:rsid w:val="006B52E8"/>
    <w:rsid w:val="006B5810"/>
    <w:rsid w:val="006B58AF"/>
    <w:rsid w:val="006B611A"/>
    <w:rsid w:val="006B74FA"/>
    <w:rsid w:val="006B7AB5"/>
    <w:rsid w:val="006C092D"/>
    <w:rsid w:val="006C5476"/>
    <w:rsid w:val="006C61A8"/>
    <w:rsid w:val="006C6508"/>
    <w:rsid w:val="006C7304"/>
    <w:rsid w:val="006D043F"/>
    <w:rsid w:val="006D05FC"/>
    <w:rsid w:val="006D0D27"/>
    <w:rsid w:val="006D1418"/>
    <w:rsid w:val="006D1569"/>
    <w:rsid w:val="006D15F0"/>
    <w:rsid w:val="006D3D1D"/>
    <w:rsid w:val="006D4F0D"/>
    <w:rsid w:val="006D55D9"/>
    <w:rsid w:val="006D63ED"/>
    <w:rsid w:val="006D6C87"/>
    <w:rsid w:val="006D7793"/>
    <w:rsid w:val="006D7D15"/>
    <w:rsid w:val="006E03A7"/>
    <w:rsid w:val="006E2557"/>
    <w:rsid w:val="006E356B"/>
    <w:rsid w:val="006E3705"/>
    <w:rsid w:val="006E3AFF"/>
    <w:rsid w:val="006E3DDD"/>
    <w:rsid w:val="006E4E35"/>
    <w:rsid w:val="006E4F55"/>
    <w:rsid w:val="006E7839"/>
    <w:rsid w:val="006F003F"/>
    <w:rsid w:val="006F014C"/>
    <w:rsid w:val="006F1076"/>
    <w:rsid w:val="006F10DA"/>
    <w:rsid w:val="006F12AF"/>
    <w:rsid w:val="006F4003"/>
    <w:rsid w:val="006F4CAD"/>
    <w:rsid w:val="006F5064"/>
    <w:rsid w:val="006F52A4"/>
    <w:rsid w:val="006F550F"/>
    <w:rsid w:val="006F5ADA"/>
    <w:rsid w:val="006F625D"/>
    <w:rsid w:val="006F673A"/>
    <w:rsid w:val="006F7009"/>
    <w:rsid w:val="006F784A"/>
    <w:rsid w:val="006F7E53"/>
    <w:rsid w:val="0070003D"/>
    <w:rsid w:val="0070220C"/>
    <w:rsid w:val="00704DDB"/>
    <w:rsid w:val="00705C7B"/>
    <w:rsid w:val="00706DDB"/>
    <w:rsid w:val="007077CD"/>
    <w:rsid w:val="00707C9B"/>
    <w:rsid w:val="00710373"/>
    <w:rsid w:val="00711549"/>
    <w:rsid w:val="007129EA"/>
    <w:rsid w:val="00714653"/>
    <w:rsid w:val="0071501A"/>
    <w:rsid w:val="00715FDB"/>
    <w:rsid w:val="00716297"/>
    <w:rsid w:val="0071702D"/>
    <w:rsid w:val="00720DE9"/>
    <w:rsid w:val="007221FF"/>
    <w:rsid w:val="00722200"/>
    <w:rsid w:val="007222AC"/>
    <w:rsid w:val="00722825"/>
    <w:rsid w:val="007231BB"/>
    <w:rsid w:val="00723357"/>
    <w:rsid w:val="00723436"/>
    <w:rsid w:val="007240E0"/>
    <w:rsid w:val="007249EB"/>
    <w:rsid w:val="00724D2D"/>
    <w:rsid w:val="00724EDA"/>
    <w:rsid w:val="007251CF"/>
    <w:rsid w:val="007270AF"/>
    <w:rsid w:val="00727CCF"/>
    <w:rsid w:val="00730B75"/>
    <w:rsid w:val="0073145F"/>
    <w:rsid w:val="00733567"/>
    <w:rsid w:val="00733575"/>
    <w:rsid w:val="00735340"/>
    <w:rsid w:val="007353B5"/>
    <w:rsid w:val="0073573C"/>
    <w:rsid w:val="00735D33"/>
    <w:rsid w:val="00736240"/>
    <w:rsid w:val="00736FC8"/>
    <w:rsid w:val="00737951"/>
    <w:rsid w:val="00737F59"/>
    <w:rsid w:val="00740A18"/>
    <w:rsid w:val="00740A64"/>
    <w:rsid w:val="00740DB0"/>
    <w:rsid w:val="00741BFA"/>
    <w:rsid w:val="007425B8"/>
    <w:rsid w:val="00742DF5"/>
    <w:rsid w:val="00742FE7"/>
    <w:rsid w:val="00744050"/>
    <w:rsid w:val="007447B4"/>
    <w:rsid w:val="0074495D"/>
    <w:rsid w:val="00744A1E"/>
    <w:rsid w:val="0074585C"/>
    <w:rsid w:val="00745D30"/>
    <w:rsid w:val="007461AA"/>
    <w:rsid w:val="00746EB1"/>
    <w:rsid w:val="00747C0B"/>
    <w:rsid w:val="00750247"/>
    <w:rsid w:val="007507CA"/>
    <w:rsid w:val="00750E97"/>
    <w:rsid w:val="007512D0"/>
    <w:rsid w:val="0075215D"/>
    <w:rsid w:val="007521D8"/>
    <w:rsid w:val="00752ABA"/>
    <w:rsid w:val="007531C9"/>
    <w:rsid w:val="00753C1B"/>
    <w:rsid w:val="00754BB0"/>
    <w:rsid w:val="00754BDC"/>
    <w:rsid w:val="00757C06"/>
    <w:rsid w:val="00760F64"/>
    <w:rsid w:val="00761A41"/>
    <w:rsid w:val="007625E4"/>
    <w:rsid w:val="0076305F"/>
    <w:rsid w:val="00763456"/>
    <w:rsid w:val="0076418E"/>
    <w:rsid w:val="007650D9"/>
    <w:rsid w:val="00765359"/>
    <w:rsid w:val="00765388"/>
    <w:rsid w:val="0076541E"/>
    <w:rsid w:val="00765DFD"/>
    <w:rsid w:val="007664CB"/>
    <w:rsid w:val="00767663"/>
    <w:rsid w:val="00767EE1"/>
    <w:rsid w:val="00771717"/>
    <w:rsid w:val="00771CF2"/>
    <w:rsid w:val="0077277D"/>
    <w:rsid w:val="00772DE2"/>
    <w:rsid w:val="007732E9"/>
    <w:rsid w:val="0077466A"/>
    <w:rsid w:val="0077474D"/>
    <w:rsid w:val="00774DA4"/>
    <w:rsid w:val="00774EC8"/>
    <w:rsid w:val="00775A26"/>
    <w:rsid w:val="00776D21"/>
    <w:rsid w:val="007779F2"/>
    <w:rsid w:val="00777A97"/>
    <w:rsid w:val="00777B77"/>
    <w:rsid w:val="00777CBC"/>
    <w:rsid w:val="00780186"/>
    <w:rsid w:val="00780EB2"/>
    <w:rsid w:val="007817DE"/>
    <w:rsid w:val="00782617"/>
    <w:rsid w:val="007839B5"/>
    <w:rsid w:val="00783CA2"/>
    <w:rsid w:val="00784B60"/>
    <w:rsid w:val="00784C08"/>
    <w:rsid w:val="00785C28"/>
    <w:rsid w:val="00786AFC"/>
    <w:rsid w:val="00786FDA"/>
    <w:rsid w:val="00790627"/>
    <w:rsid w:val="0079095E"/>
    <w:rsid w:val="0079121B"/>
    <w:rsid w:val="0079128F"/>
    <w:rsid w:val="00791BE4"/>
    <w:rsid w:val="00791F1F"/>
    <w:rsid w:val="00791F61"/>
    <w:rsid w:val="00792E49"/>
    <w:rsid w:val="007933FA"/>
    <w:rsid w:val="0079461F"/>
    <w:rsid w:val="0079519E"/>
    <w:rsid w:val="0079551C"/>
    <w:rsid w:val="00795D07"/>
    <w:rsid w:val="007960E5"/>
    <w:rsid w:val="00796640"/>
    <w:rsid w:val="00796648"/>
    <w:rsid w:val="007977DB"/>
    <w:rsid w:val="0079798E"/>
    <w:rsid w:val="00797D94"/>
    <w:rsid w:val="007A0333"/>
    <w:rsid w:val="007A1B00"/>
    <w:rsid w:val="007A219F"/>
    <w:rsid w:val="007A21AD"/>
    <w:rsid w:val="007A564F"/>
    <w:rsid w:val="007A69B7"/>
    <w:rsid w:val="007A6AE3"/>
    <w:rsid w:val="007A72B7"/>
    <w:rsid w:val="007B01D5"/>
    <w:rsid w:val="007B0A26"/>
    <w:rsid w:val="007B0A8E"/>
    <w:rsid w:val="007B18EF"/>
    <w:rsid w:val="007B1FED"/>
    <w:rsid w:val="007B2161"/>
    <w:rsid w:val="007B2476"/>
    <w:rsid w:val="007B3548"/>
    <w:rsid w:val="007B4388"/>
    <w:rsid w:val="007B4479"/>
    <w:rsid w:val="007B603E"/>
    <w:rsid w:val="007B761D"/>
    <w:rsid w:val="007C05CE"/>
    <w:rsid w:val="007C13AC"/>
    <w:rsid w:val="007C1671"/>
    <w:rsid w:val="007C227C"/>
    <w:rsid w:val="007C33C5"/>
    <w:rsid w:val="007C53D8"/>
    <w:rsid w:val="007C5D70"/>
    <w:rsid w:val="007C5E8F"/>
    <w:rsid w:val="007C6E0D"/>
    <w:rsid w:val="007C778B"/>
    <w:rsid w:val="007C7C06"/>
    <w:rsid w:val="007C7E49"/>
    <w:rsid w:val="007D3342"/>
    <w:rsid w:val="007D3427"/>
    <w:rsid w:val="007D679D"/>
    <w:rsid w:val="007D750A"/>
    <w:rsid w:val="007E0C6D"/>
    <w:rsid w:val="007E0CA3"/>
    <w:rsid w:val="007E0F7E"/>
    <w:rsid w:val="007E11EE"/>
    <w:rsid w:val="007E14E7"/>
    <w:rsid w:val="007E43D2"/>
    <w:rsid w:val="007E46AA"/>
    <w:rsid w:val="007E552B"/>
    <w:rsid w:val="007E5980"/>
    <w:rsid w:val="007E5AB6"/>
    <w:rsid w:val="007E653F"/>
    <w:rsid w:val="007E6B0D"/>
    <w:rsid w:val="007E6DAF"/>
    <w:rsid w:val="007E6EAE"/>
    <w:rsid w:val="007E7903"/>
    <w:rsid w:val="007F04DE"/>
    <w:rsid w:val="007F1040"/>
    <w:rsid w:val="007F13CF"/>
    <w:rsid w:val="007F2645"/>
    <w:rsid w:val="007F33C8"/>
    <w:rsid w:val="007F50BA"/>
    <w:rsid w:val="007F65FF"/>
    <w:rsid w:val="007F6DB5"/>
    <w:rsid w:val="007F7A67"/>
    <w:rsid w:val="007F7E27"/>
    <w:rsid w:val="0080068D"/>
    <w:rsid w:val="00800C4C"/>
    <w:rsid w:val="00801597"/>
    <w:rsid w:val="0080206C"/>
    <w:rsid w:val="00802F29"/>
    <w:rsid w:val="00803773"/>
    <w:rsid w:val="00803D2D"/>
    <w:rsid w:val="00804375"/>
    <w:rsid w:val="00805B4E"/>
    <w:rsid w:val="00806706"/>
    <w:rsid w:val="0080740A"/>
    <w:rsid w:val="0080790F"/>
    <w:rsid w:val="00807A87"/>
    <w:rsid w:val="00807B66"/>
    <w:rsid w:val="008104A4"/>
    <w:rsid w:val="00811EE2"/>
    <w:rsid w:val="008127D4"/>
    <w:rsid w:val="00813189"/>
    <w:rsid w:val="00816493"/>
    <w:rsid w:val="008176A4"/>
    <w:rsid w:val="00820EAC"/>
    <w:rsid w:val="00821C2E"/>
    <w:rsid w:val="00822A66"/>
    <w:rsid w:val="00822E85"/>
    <w:rsid w:val="00822F9A"/>
    <w:rsid w:val="00823578"/>
    <w:rsid w:val="00823B34"/>
    <w:rsid w:val="00824034"/>
    <w:rsid w:val="00824D52"/>
    <w:rsid w:val="008255A9"/>
    <w:rsid w:val="008302B9"/>
    <w:rsid w:val="008304E0"/>
    <w:rsid w:val="00830899"/>
    <w:rsid w:val="00832373"/>
    <w:rsid w:val="00833C33"/>
    <w:rsid w:val="00835848"/>
    <w:rsid w:val="00836162"/>
    <w:rsid w:val="00837B8C"/>
    <w:rsid w:val="0084125A"/>
    <w:rsid w:val="00841FA5"/>
    <w:rsid w:val="00842147"/>
    <w:rsid w:val="008429AA"/>
    <w:rsid w:val="0084339B"/>
    <w:rsid w:val="00846940"/>
    <w:rsid w:val="0084723A"/>
    <w:rsid w:val="00850D41"/>
    <w:rsid w:val="008519E3"/>
    <w:rsid w:val="00854B80"/>
    <w:rsid w:val="00855981"/>
    <w:rsid w:val="00855E9B"/>
    <w:rsid w:val="00856CA0"/>
    <w:rsid w:val="00860E1A"/>
    <w:rsid w:val="0086108F"/>
    <w:rsid w:val="00862F45"/>
    <w:rsid w:val="008639D5"/>
    <w:rsid w:val="00863B6B"/>
    <w:rsid w:val="008640B6"/>
    <w:rsid w:val="008678A6"/>
    <w:rsid w:val="0086797B"/>
    <w:rsid w:val="008701D1"/>
    <w:rsid w:val="00871518"/>
    <w:rsid w:val="0087334A"/>
    <w:rsid w:val="008740C7"/>
    <w:rsid w:val="008744AB"/>
    <w:rsid w:val="008766EC"/>
    <w:rsid w:val="00880882"/>
    <w:rsid w:val="00881F41"/>
    <w:rsid w:val="0088208D"/>
    <w:rsid w:val="0088252D"/>
    <w:rsid w:val="008827D9"/>
    <w:rsid w:val="00883241"/>
    <w:rsid w:val="008845D9"/>
    <w:rsid w:val="00885404"/>
    <w:rsid w:val="00886103"/>
    <w:rsid w:val="008866F9"/>
    <w:rsid w:val="00886E7B"/>
    <w:rsid w:val="00891BBF"/>
    <w:rsid w:val="008936BC"/>
    <w:rsid w:val="00895DAC"/>
    <w:rsid w:val="00897E80"/>
    <w:rsid w:val="008A03A3"/>
    <w:rsid w:val="008A2EBF"/>
    <w:rsid w:val="008A3AFA"/>
    <w:rsid w:val="008A5F60"/>
    <w:rsid w:val="008A682D"/>
    <w:rsid w:val="008A70EC"/>
    <w:rsid w:val="008A78C7"/>
    <w:rsid w:val="008A7CF4"/>
    <w:rsid w:val="008B00F1"/>
    <w:rsid w:val="008B00F5"/>
    <w:rsid w:val="008B1C7D"/>
    <w:rsid w:val="008B1E46"/>
    <w:rsid w:val="008B20EE"/>
    <w:rsid w:val="008B2121"/>
    <w:rsid w:val="008B24F1"/>
    <w:rsid w:val="008B2F52"/>
    <w:rsid w:val="008B37E8"/>
    <w:rsid w:val="008B3F75"/>
    <w:rsid w:val="008B55BC"/>
    <w:rsid w:val="008B5EBC"/>
    <w:rsid w:val="008B625C"/>
    <w:rsid w:val="008B6EAC"/>
    <w:rsid w:val="008B6FEA"/>
    <w:rsid w:val="008B70AD"/>
    <w:rsid w:val="008C0DA9"/>
    <w:rsid w:val="008C0FA3"/>
    <w:rsid w:val="008C1EC9"/>
    <w:rsid w:val="008C2D2E"/>
    <w:rsid w:val="008C32D2"/>
    <w:rsid w:val="008C3661"/>
    <w:rsid w:val="008C4747"/>
    <w:rsid w:val="008C5410"/>
    <w:rsid w:val="008C5A71"/>
    <w:rsid w:val="008C7D62"/>
    <w:rsid w:val="008C7DEC"/>
    <w:rsid w:val="008D027F"/>
    <w:rsid w:val="008D10BD"/>
    <w:rsid w:val="008D15CC"/>
    <w:rsid w:val="008D4806"/>
    <w:rsid w:val="008D54D5"/>
    <w:rsid w:val="008D6810"/>
    <w:rsid w:val="008D756E"/>
    <w:rsid w:val="008D7F01"/>
    <w:rsid w:val="008E0070"/>
    <w:rsid w:val="008E0304"/>
    <w:rsid w:val="008E06BD"/>
    <w:rsid w:val="008E20AD"/>
    <w:rsid w:val="008E2391"/>
    <w:rsid w:val="008E26D7"/>
    <w:rsid w:val="008E2D3E"/>
    <w:rsid w:val="008E32C3"/>
    <w:rsid w:val="008E4408"/>
    <w:rsid w:val="008E5932"/>
    <w:rsid w:val="008E5C53"/>
    <w:rsid w:val="008E6FBA"/>
    <w:rsid w:val="008E7460"/>
    <w:rsid w:val="008F039D"/>
    <w:rsid w:val="008F1D45"/>
    <w:rsid w:val="008F2107"/>
    <w:rsid w:val="008F3002"/>
    <w:rsid w:val="008F3DBE"/>
    <w:rsid w:val="008F4633"/>
    <w:rsid w:val="008F786D"/>
    <w:rsid w:val="008F7F3D"/>
    <w:rsid w:val="00900499"/>
    <w:rsid w:val="00901AD9"/>
    <w:rsid w:val="0090221E"/>
    <w:rsid w:val="00904B71"/>
    <w:rsid w:val="00904FFF"/>
    <w:rsid w:val="00905CAA"/>
    <w:rsid w:val="00906CF4"/>
    <w:rsid w:val="00907207"/>
    <w:rsid w:val="009076C0"/>
    <w:rsid w:val="00907782"/>
    <w:rsid w:val="009101B8"/>
    <w:rsid w:val="00910A18"/>
    <w:rsid w:val="009112D6"/>
    <w:rsid w:val="00912FC7"/>
    <w:rsid w:val="00913CB6"/>
    <w:rsid w:val="00915784"/>
    <w:rsid w:val="00916476"/>
    <w:rsid w:val="00917254"/>
    <w:rsid w:val="00921829"/>
    <w:rsid w:val="009223E8"/>
    <w:rsid w:val="00923552"/>
    <w:rsid w:val="00923E45"/>
    <w:rsid w:val="009248FF"/>
    <w:rsid w:val="00924AD5"/>
    <w:rsid w:val="0092565C"/>
    <w:rsid w:val="00925B9F"/>
    <w:rsid w:val="00930E9E"/>
    <w:rsid w:val="00931273"/>
    <w:rsid w:val="00931AF9"/>
    <w:rsid w:val="00932132"/>
    <w:rsid w:val="009321D4"/>
    <w:rsid w:val="00932A87"/>
    <w:rsid w:val="00934E10"/>
    <w:rsid w:val="009357C9"/>
    <w:rsid w:val="00935AE8"/>
    <w:rsid w:val="00935C25"/>
    <w:rsid w:val="0093679F"/>
    <w:rsid w:val="00936ADA"/>
    <w:rsid w:val="00936D8B"/>
    <w:rsid w:val="00940DAE"/>
    <w:rsid w:val="00940F1D"/>
    <w:rsid w:val="009429C1"/>
    <w:rsid w:val="00942A23"/>
    <w:rsid w:val="00943C8D"/>
    <w:rsid w:val="0094457B"/>
    <w:rsid w:val="00944C27"/>
    <w:rsid w:val="00944D37"/>
    <w:rsid w:val="00944FCF"/>
    <w:rsid w:val="00945DA5"/>
    <w:rsid w:val="009465D7"/>
    <w:rsid w:val="00947154"/>
    <w:rsid w:val="009506A6"/>
    <w:rsid w:val="0095072B"/>
    <w:rsid w:val="00950A8E"/>
    <w:rsid w:val="00950C29"/>
    <w:rsid w:val="009510E0"/>
    <w:rsid w:val="009512F8"/>
    <w:rsid w:val="00951320"/>
    <w:rsid w:val="009513C1"/>
    <w:rsid w:val="00951D01"/>
    <w:rsid w:val="00952474"/>
    <w:rsid w:val="00952B6B"/>
    <w:rsid w:val="0095339A"/>
    <w:rsid w:val="009536AD"/>
    <w:rsid w:val="009537E8"/>
    <w:rsid w:val="00953D32"/>
    <w:rsid w:val="00955878"/>
    <w:rsid w:val="0095594A"/>
    <w:rsid w:val="009569F7"/>
    <w:rsid w:val="00960E39"/>
    <w:rsid w:val="00961273"/>
    <w:rsid w:val="00962966"/>
    <w:rsid w:val="0096348D"/>
    <w:rsid w:val="009658F7"/>
    <w:rsid w:val="00965A05"/>
    <w:rsid w:val="00965DA6"/>
    <w:rsid w:val="00966C84"/>
    <w:rsid w:val="00967F0A"/>
    <w:rsid w:val="009702CD"/>
    <w:rsid w:val="00971FC0"/>
    <w:rsid w:val="00973C7E"/>
    <w:rsid w:val="0097404C"/>
    <w:rsid w:val="00974C6A"/>
    <w:rsid w:val="00975B06"/>
    <w:rsid w:val="009763A6"/>
    <w:rsid w:val="00976AB0"/>
    <w:rsid w:val="0097755E"/>
    <w:rsid w:val="0097787C"/>
    <w:rsid w:val="00977A28"/>
    <w:rsid w:val="00980846"/>
    <w:rsid w:val="00980ECE"/>
    <w:rsid w:val="0098340F"/>
    <w:rsid w:val="009839B4"/>
    <w:rsid w:val="00984150"/>
    <w:rsid w:val="009846B0"/>
    <w:rsid w:val="0098517B"/>
    <w:rsid w:val="00985EA4"/>
    <w:rsid w:val="00986012"/>
    <w:rsid w:val="00986E29"/>
    <w:rsid w:val="009906F6"/>
    <w:rsid w:val="0099085E"/>
    <w:rsid w:val="00990B90"/>
    <w:rsid w:val="00991FCB"/>
    <w:rsid w:val="00993024"/>
    <w:rsid w:val="00993DA7"/>
    <w:rsid w:val="00995E73"/>
    <w:rsid w:val="0099702B"/>
    <w:rsid w:val="00997F00"/>
    <w:rsid w:val="009A1491"/>
    <w:rsid w:val="009A27A6"/>
    <w:rsid w:val="009A2F46"/>
    <w:rsid w:val="009A5AA5"/>
    <w:rsid w:val="009A73A2"/>
    <w:rsid w:val="009B03CF"/>
    <w:rsid w:val="009B0E07"/>
    <w:rsid w:val="009B10E0"/>
    <w:rsid w:val="009B15B6"/>
    <w:rsid w:val="009B1917"/>
    <w:rsid w:val="009B66BC"/>
    <w:rsid w:val="009B7292"/>
    <w:rsid w:val="009B729E"/>
    <w:rsid w:val="009B74FB"/>
    <w:rsid w:val="009B79B0"/>
    <w:rsid w:val="009B7F0A"/>
    <w:rsid w:val="009C0BC3"/>
    <w:rsid w:val="009C51F7"/>
    <w:rsid w:val="009C6C81"/>
    <w:rsid w:val="009C7C3D"/>
    <w:rsid w:val="009D0445"/>
    <w:rsid w:val="009D07F2"/>
    <w:rsid w:val="009D14C9"/>
    <w:rsid w:val="009D1E10"/>
    <w:rsid w:val="009D2777"/>
    <w:rsid w:val="009D2EBC"/>
    <w:rsid w:val="009D3339"/>
    <w:rsid w:val="009D34CA"/>
    <w:rsid w:val="009D4152"/>
    <w:rsid w:val="009D6240"/>
    <w:rsid w:val="009D6B61"/>
    <w:rsid w:val="009D6F2A"/>
    <w:rsid w:val="009D7087"/>
    <w:rsid w:val="009D7248"/>
    <w:rsid w:val="009D7A9D"/>
    <w:rsid w:val="009E0B61"/>
    <w:rsid w:val="009E34D8"/>
    <w:rsid w:val="009E3BBB"/>
    <w:rsid w:val="009E590F"/>
    <w:rsid w:val="009E5DBD"/>
    <w:rsid w:val="009E6A89"/>
    <w:rsid w:val="009E7BDF"/>
    <w:rsid w:val="009F0988"/>
    <w:rsid w:val="009F0AEE"/>
    <w:rsid w:val="009F2510"/>
    <w:rsid w:val="009F2AA6"/>
    <w:rsid w:val="009F2BEE"/>
    <w:rsid w:val="00A00841"/>
    <w:rsid w:val="00A01426"/>
    <w:rsid w:val="00A0164C"/>
    <w:rsid w:val="00A0189B"/>
    <w:rsid w:val="00A01C15"/>
    <w:rsid w:val="00A05371"/>
    <w:rsid w:val="00A05BC2"/>
    <w:rsid w:val="00A061B5"/>
    <w:rsid w:val="00A063F6"/>
    <w:rsid w:val="00A065FC"/>
    <w:rsid w:val="00A06E7C"/>
    <w:rsid w:val="00A074FD"/>
    <w:rsid w:val="00A11070"/>
    <w:rsid w:val="00A1107F"/>
    <w:rsid w:val="00A121E5"/>
    <w:rsid w:val="00A13B71"/>
    <w:rsid w:val="00A13D9F"/>
    <w:rsid w:val="00A16DCB"/>
    <w:rsid w:val="00A17AE9"/>
    <w:rsid w:val="00A21B48"/>
    <w:rsid w:val="00A22EAA"/>
    <w:rsid w:val="00A239BB"/>
    <w:rsid w:val="00A23BB5"/>
    <w:rsid w:val="00A244B7"/>
    <w:rsid w:val="00A2491B"/>
    <w:rsid w:val="00A24BD5"/>
    <w:rsid w:val="00A24F34"/>
    <w:rsid w:val="00A25049"/>
    <w:rsid w:val="00A260BB"/>
    <w:rsid w:val="00A267F3"/>
    <w:rsid w:val="00A26C70"/>
    <w:rsid w:val="00A272F9"/>
    <w:rsid w:val="00A27632"/>
    <w:rsid w:val="00A278D2"/>
    <w:rsid w:val="00A30A15"/>
    <w:rsid w:val="00A30F0F"/>
    <w:rsid w:val="00A3301C"/>
    <w:rsid w:val="00A34EED"/>
    <w:rsid w:val="00A35103"/>
    <w:rsid w:val="00A35F30"/>
    <w:rsid w:val="00A37DFD"/>
    <w:rsid w:val="00A37EA2"/>
    <w:rsid w:val="00A41686"/>
    <w:rsid w:val="00A4254C"/>
    <w:rsid w:val="00A433A6"/>
    <w:rsid w:val="00A44D38"/>
    <w:rsid w:val="00A46F27"/>
    <w:rsid w:val="00A474F7"/>
    <w:rsid w:val="00A50BD3"/>
    <w:rsid w:val="00A51117"/>
    <w:rsid w:val="00A51720"/>
    <w:rsid w:val="00A52C57"/>
    <w:rsid w:val="00A52F46"/>
    <w:rsid w:val="00A54149"/>
    <w:rsid w:val="00A5582D"/>
    <w:rsid w:val="00A569F9"/>
    <w:rsid w:val="00A56EE8"/>
    <w:rsid w:val="00A57B64"/>
    <w:rsid w:val="00A60791"/>
    <w:rsid w:val="00A6421B"/>
    <w:rsid w:val="00A64DE4"/>
    <w:rsid w:val="00A6542C"/>
    <w:rsid w:val="00A6544A"/>
    <w:rsid w:val="00A6569A"/>
    <w:rsid w:val="00A65E9C"/>
    <w:rsid w:val="00A666AA"/>
    <w:rsid w:val="00A66F28"/>
    <w:rsid w:val="00A670EB"/>
    <w:rsid w:val="00A67515"/>
    <w:rsid w:val="00A67696"/>
    <w:rsid w:val="00A7075A"/>
    <w:rsid w:val="00A70BFD"/>
    <w:rsid w:val="00A71C30"/>
    <w:rsid w:val="00A723C0"/>
    <w:rsid w:val="00A7339D"/>
    <w:rsid w:val="00A73503"/>
    <w:rsid w:val="00A74683"/>
    <w:rsid w:val="00A75130"/>
    <w:rsid w:val="00A75715"/>
    <w:rsid w:val="00A75EDE"/>
    <w:rsid w:val="00A75F19"/>
    <w:rsid w:val="00A769E6"/>
    <w:rsid w:val="00A769F0"/>
    <w:rsid w:val="00A775C1"/>
    <w:rsid w:val="00A80C31"/>
    <w:rsid w:val="00A81244"/>
    <w:rsid w:val="00A82032"/>
    <w:rsid w:val="00A831E5"/>
    <w:rsid w:val="00A837AA"/>
    <w:rsid w:val="00A83D74"/>
    <w:rsid w:val="00A84AC4"/>
    <w:rsid w:val="00A86C6D"/>
    <w:rsid w:val="00A87C25"/>
    <w:rsid w:val="00A90153"/>
    <w:rsid w:val="00A903EC"/>
    <w:rsid w:val="00A90735"/>
    <w:rsid w:val="00A9180D"/>
    <w:rsid w:val="00A9196D"/>
    <w:rsid w:val="00A922E5"/>
    <w:rsid w:val="00A9266E"/>
    <w:rsid w:val="00A93F7A"/>
    <w:rsid w:val="00A94A69"/>
    <w:rsid w:val="00A95365"/>
    <w:rsid w:val="00A955EA"/>
    <w:rsid w:val="00A95A51"/>
    <w:rsid w:val="00A95DC0"/>
    <w:rsid w:val="00A9675D"/>
    <w:rsid w:val="00A972CE"/>
    <w:rsid w:val="00A97889"/>
    <w:rsid w:val="00AA061C"/>
    <w:rsid w:val="00AA09B4"/>
    <w:rsid w:val="00AA1135"/>
    <w:rsid w:val="00AA22F6"/>
    <w:rsid w:val="00AA274F"/>
    <w:rsid w:val="00AA2954"/>
    <w:rsid w:val="00AA2D19"/>
    <w:rsid w:val="00AA2DA7"/>
    <w:rsid w:val="00AA43BD"/>
    <w:rsid w:val="00AA4B2E"/>
    <w:rsid w:val="00AA6633"/>
    <w:rsid w:val="00AA6682"/>
    <w:rsid w:val="00AA6AAF"/>
    <w:rsid w:val="00AA7528"/>
    <w:rsid w:val="00AB0093"/>
    <w:rsid w:val="00AB1069"/>
    <w:rsid w:val="00AB1B08"/>
    <w:rsid w:val="00AB2BAC"/>
    <w:rsid w:val="00AB43F2"/>
    <w:rsid w:val="00AB4AB5"/>
    <w:rsid w:val="00AB4D4B"/>
    <w:rsid w:val="00AB4F4D"/>
    <w:rsid w:val="00AB704E"/>
    <w:rsid w:val="00AB70E7"/>
    <w:rsid w:val="00AB7FFE"/>
    <w:rsid w:val="00AC0067"/>
    <w:rsid w:val="00AC0E75"/>
    <w:rsid w:val="00AC1734"/>
    <w:rsid w:val="00AC1AC9"/>
    <w:rsid w:val="00AC2433"/>
    <w:rsid w:val="00AC2643"/>
    <w:rsid w:val="00AC271C"/>
    <w:rsid w:val="00AC3B90"/>
    <w:rsid w:val="00AC5F55"/>
    <w:rsid w:val="00AC67CD"/>
    <w:rsid w:val="00AC684E"/>
    <w:rsid w:val="00AC7A27"/>
    <w:rsid w:val="00AD0A3F"/>
    <w:rsid w:val="00AD0AAE"/>
    <w:rsid w:val="00AD18FF"/>
    <w:rsid w:val="00AD2ED0"/>
    <w:rsid w:val="00AD34E4"/>
    <w:rsid w:val="00AD3B12"/>
    <w:rsid w:val="00AD3CB3"/>
    <w:rsid w:val="00AD4412"/>
    <w:rsid w:val="00AD61CD"/>
    <w:rsid w:val="00AD66D0"/>
    <w:rsid w:val="00AD68DE"/>
    <w:rsid w:val="00AD6EF9"/>
    <w:rsid w:val="00AD7094"/>
    <w:rsid w:val="00AE07DC"/>
    <w:rsid w:val="00AE0848"/>
    <w:rsid w:val="00AE1886"/>
    <w:rsid w:val="00AE20FF"/>
    <w:rsid w:val="00AE3887"/>
    <w:rsid w:val="00AE4545"/>
    <w:rsid w:val="00AE50AC"/>
    <w:rsid w:val="00AE5316"/>
    <w:rsid w:val="00AE5AB9"/>
    <w:rsid w:val="00AE70CA"/>
    <w:rsid w:val="00AE763D"/>
    <w:rsid w:val="00AF01B5"/>
    <w:rsid w:val="00AF1014"/>
    <w:rsid w:val="00AF1153"/>
    <w:rsid w:val="00AF1AD2"/>
    <w:rsid w:val="00AF3E06"/>
    <w:rsid w:val="00AF3E9E"/>
    <w:rsid w:val="00AF445F"/>
    <w:rsid w:val="00AF4E00"/>
    <w:rsid w:val="00AF6E0C"/>
    <w:rsid w:val="00B007F2"/>
    <w:rsid w:val="00B00FE7"/>
    <w:rsid w:val="00B0195C"/>
    <w:rsid w:val="00B01BFD"/>
    <w:rsid w:val="00B025C6"/>
    <w:rsid w:val="00B02F8E"/>
    <w:rsid w:val="00B032F5"/>
    <w:rsid w:val="00B033F2"/>
    <w:rsid w:val="00B03775"/>
    <w:rsid w:val="00B03E3D"/>
    <w:rsid w:val="00B03E8A"/>
    <w:rsid w:val="00B043AC"/>
    <w:rsid w:val="00B04A33"/>
    <w:rsid w:val="00B04A4A"/>
    <w:rsid w:val="00B04FB8"/>
    <w:rsid w:val="00B04FDE"/>
    <w:rsid w:val="00B059E3"/>
    <w:rsid w:val="00B05A9B"/>
    <w:rsid w:val="00B06B9B"/>
    <w:rsid w:val="00B07CF9"/>
    <w:rsid w:val="00B10932"/>
    <w:rsid w:val="00B10B77"/>
    <w:rsid w:val="00B10C75"/>
    <w:rsid w:val="00B10D21"/>
    <w:rsid w:val="00B116F8"/>
    <w:rsid w:val="00B122F9"/>
    <w:rsid w:val="00B15260"/>
    <w:rsid w:val="00B155F8"/>
    <w:rsid w:val="00B16BB0"/>
    <w:rsid w:val="00B20275"/>
    <w:rsid w:val="00B202E4"/>
    <w:rsid w:val="00B20EF5"/>
    <w:rsid w:val="00B21B33"/>
    <w:rsid w:val="00B2269F"/>
    <w:rsid w:val="00B22DA2"/>
    <w:rsid w:val="00B24213"/>
    <w:rsid w:val="00B24691"/>
    <w:rsid w:val="00B24CF1"/>
    <w:rsid w:val="00B2668C"/>
    <w:rsid w:val="00B279A2"/>
    <w:rsid w:val="00B27B59"/>
    <w:rsid w:val="00B30CDC"/>
    <w:rsid w:val="00B332FD"/>
    <w:rsid w:val="00B33321"/>
    <w:rsid w:val="00B3439B"/>
    <w:rsid w:val="00B348B3"/>
    <w:rsid w:val="00B3562F"/>
    <w:rsid w:val="00B36898"/>
    <w:rsid w:val="00B4022E"/>
    <w:rsid w:val="00B40B85"/>
    <w:rsid w:val="00B412D0"/>
    <w:rsid w:val="00B415D6"/>
    <w:rsid w:val="00B417BE"/>
    <w:rsid w:val="00B43618"/>
    <w:rsid w:val="00B4367E"/>
    <w:rsid w:val="00B43DEF"/>
    <w:rsid w:val="00B43F6D"/>
    <w:rsid w:val="00B442C0"/>
    <w:rsid w:val="00B443C4"/>
    <w:rsid w:val="00B447E9"/>
    <w:rsid w:val="00B466E6"/>
    <w:rsid w:val="00B46F69"/>
    <w:rsid w:val="00B527CD"/>
    <w:rsid w:val="00B52BEE"/>
    <w:rsid w:val="00B52CD1"/>
    <w:rsid w:val="00B52CE4"/>
    <w:rsid w:val="00B52DD2"/>
    <w:rsid w:val="00B53A6E"/>
    <w:rsid w:val="00B551AD"/>
    <w:rsid w:val="00B55C95"/>
    <w:rsid w:val="00B5611E"/>
    <w:rsid w:val="00B56480"/>
    <w:rsid w:val="00B566C4"/>
    <w:rsid w:val="00B606FB"/>
    <w:rsid w:val="00B61D14"/>
    <w:rsid w:val="00B621F9"/>
    <w:rsid w:val="00B6229C"/>
    <w:rsid w:val="00B644E3"/>
    <w:rsid w:val="00B66B0A"/>
    <w:rsid w:val="00B70F11"/>
    <w:rsid w:val="00B71597"/>
    <w:rsid w:val="00B71650"/>
    <w:rsid w:val="00B73A78"/>
    <w:rsid w:val="00B73FBD"/>
    <w:rsid w:val="00B749D4"/>
    <w:rsid w:val="00B74C26"/>
    <w:rsid w:val="00B759E7"/>
    <w:rsid w:val="00B75B88"/>
    <w:rsid w:val="00B765D5"/>
    <w:rsid w:val="00B777A8"/>
    <w:rsid w:val="00B77B80"/>
    <w:rsid w:val="00B806EB"/>
    <w:rsid w:val="00B815D9"/>
    <w:rsid w:val="00B826B3"/>
    <w:rsid w:val="00B8348F"/>
    <w:rsid w:val="00B8392C"/>
    <w:rsid w:val="00B84FFE"/>
    <w:rsid w:val="00B85FB8"/>
    <w:rsid w:val="00B861F9"/>
    <w:rsid w:val="00B868FD"/>
    <w:rsid w:val="00B86ABB"/>
    <w:rsid w:val="00B86AFE"/>
    <w:rsid w:val="00B879FE"/>
    <w:rsid w:val="00B91077"/>
    <w:rsid w:val="00B9152F"/>
    <w:rsid w:val="00B916A3"/>
    <w:rsid w:val="00B91917"/>
    <w:rsid w:val="00B93029"/>
    <w:rsid w:val="00B932C3"/>
    <w:rsid w:val="00B94CB3"/>
    <w:rsid w:val="00B9523E"/>
    <w:rsid w:val="00B95FE8"/>
    <w:rsid w:val="00B972C6"/>
    <w:rsid w:val="00B97687"/>
    <w:rsid w:val="00B978AD"/>
    <w:rsid w:val="00B97CE6"/>
    <w:rsid w:val="00BA08CD"/>
    <w:rsid w:val="00BA09F8"/>
    <w:rsid w:val="00BA0F85"/>
    <w:rsid w:val="00BA11ED"/>
    <w:rsid w:val="00BA1B23"/>
    <w:rsid w:val="00BA212B"/>
    <w:rsid w:val="00BA27D8"/>
    <w:rsid w:val="00BA3497"/>
    <w:rsid w:val="00BA37A0"/>
    <w:rsid w:val="00BA3F34"/>
    <w:rsid w:val="00BA4FAC"/>
    <w:rsid w:val="00BA58B4"/>
    <w:rsid w:val="00BB006D"/>
    <w:rsid w:val="00BB00A5"/>
    <w:rsid w:val="00BB06B9"/>
    <w:rsid w:val="00BB0AA2"/>
    <w:rsid w:val="00BB1B0E"/>
    <w:rsid w:val="00BB2E49"/>
    <w:rsid w:val="00BB31C3"/>
    <w:rsid w:val="00BB36B4"/>
    <w:rsid w:val="00BB4876"/>
    <w:rsid w:val="00BB4A4C"/>
    <w:rsid w:val="00BB4E74"/>
    <w:rsid w:val="00BB69C9"/>
    <w:rsid w:val="00BB73B8"/>
    <w:rsid w:val="00BB74E7"/>
    <w:rsid w:val="00BC1739"/>
    <w:rsid w:val="00BC1D24"/>
    <w:rsid w:val="00BC3B7E"/>
    <w:rsid w:val="00BC455E"/>
    <w:rsid w:val="00BC4EF4"/>
    <w:rsid w:val="00BC55E1"/>
    <w:rsid w:val="00BC654D"/>
    <w:rsid w:val="00BC7813"/>
    <w:rsid w:val="00BD10D6"/>
    <w:rsid w:val="00BD12DB"/>
    <w:rsid w:val="00BD2AFF"/>
    <w:rsid w:val="00BD3427"/>
    <w:rsid w:val="00BD3F17"/>
    <w:rsid w:val="00BD4643"/>
    <w:rsid w:val="00BD59A4"/>
    <w:rsid w:val="00BD5C5D"/>
    <w:rsid w:val="00BD6139"/>
    <w:rsid w:val="00BD63E6"/>
    <w:rsid w:val="00BD6439"/>
    <w:rsid w:val="00BD7A28"/>
    <w:rsid w:val="00BD7F13"/>
    <w:rsid w:val="00BE03DE"/>
    <w:rsid w:val="00BE05D5"/>
    <w:rsid w:val="00BE06DB"/>
    <w:rsid w:val="00BE0B2D"/>
    <w:rsid w:val="00BE1005"/>
    <w:rsid w:val="00BE182E"/>
    <w:rsid w:val="00BE1919"/>
    <w:rsid w:val="00BE2AD4"/>
    <w:rsid w:val="00BE549D"/>
    <w:rsid w:val="00BE579A"/>
    <w:rsid w:val="00BE58A8"/>
    <w:rsid w:val="00BE5ECD"/>
    <w:rsid w:val="00BE6D50"/>
    <w:rsid w:val="00BE7037"/>
    <w:rsid w:val="00BF00AD"/>
    <w:rsid w:val="00BF1849"/>
    <w:rsid w:val="00BF2AA0"/>
    <w:rsid w:val="00BF2E5B"/>
    <w:rsid w:val="00BF2F2C"/>
    <w:rsid w:val="00BF2FBC"/>
    <w:rsid w:val="00BF3707"/>
    <w:rsid w:val="00BF407C"/>
    <w:rsid w:val="00BF4107"/>
    <w:rsid w:val="00BF423E"/>
    <w:rsid w:val="00BF4DCE"/>
    <w:rsid w:val="00BF53B4"/>
    <w:rsid w:val="00BF6A51"/>
    <w:rsid w:val="00BF6B2E"/>
    <w:rsid w:val="00BF70C2"/>
    <w:rsid w:val="00BF73C5"/>
    <w:rsid w:val="00C009A2"/>
    <w:rsid w:val="00C00F48"/>
    <w:rsid w:val="00C01A29"/>
    <w:rsid w:val="00C01CF5"/>
    <w:rsid w:val="00C02643"/>
    <w:rsid w:val="00C04047"/>
    <w:rsid w:val="00C04D2A"/>
    <w:rsid w:val="00C05313"/>
    <w:rsid w:val="00C0536D"/>
    <w:rsid w:val="00C06486"/>
    <w:rsid w:val="00C07097"/>
    <w:rsid w:val="00C071ED"/>
    <w:rsid w:val="00C0791B"/>
    <w:rsid w:val="00C07C4D"/>
    <w:rsid w:val="00C106B0"/>
    <w:rsid w:val="00C12042"/>
    <w:rsid w:val="00C12368"/>
    <w:rsid w:val="00C15759"/>
    <w:rsid w:val="00C16282"/>
    <w:rsid w:val="00C16530"/>
    <w:rsid w:val="00C16B46"/>
    <w:rsid w:val="00C16FC0"/>
    <w:rsid w:val="00C170F2"/>
    <w:rsid w:val="00C172E7"/>
    <w:rsid w:val="00C17530"/>
    <w:rsid w:val="00C209E5"/>
    <w:rsid w:val="00C20F0D"/>
    <w:rsid w:val="00C21761"/>
    <w:rsid w:val="00C222B9"/>
    <w:rsid w:val="00C222C3"/>
    <w:rsid w:val="00C229B0"/>
    <w:rsid w:val="00C23960"/>
    <w:rsid w:val="00C24220"/>
    <w:rsid w:val="00C24336"/>
    <w:rsid w:val="00C24477"/>
    <w:rsid w:val="00C265D6"/>
    <w:rsid w:val="00C26B7B"/>
    <w:rsid w:val="00C271A8"/>
    <w:rsid w:val="00C273F4"/>
    <w:rsid w:val="00C27B01"/>
    <w:rsid w:val="00C27D79"/>
    <w:rsid w:val="00C30820"/>
    <w:rsid w:val="00C31D72"/>
    <w:rsid w:val="00C35BAB"/>
    <w:rsid w:val="00C36168"/>
    <w:rsid w:val="00C371C4"/>
    <w:rsid w:val="00C37F2E"/>
    <w:rsid w:val="00C37F7D"/>
    <w:rsid w:val="00C37FBA"/>
    <w:rsid w:val="00C40804"/>
    <w:rsid w:val="00C4132B"/>
    <w:rsid w:val="00C41B4C"/>
    <w:rsid w:val="00C43696"/>
    <w:rsid w:val="00C44433"/>
    <w:rsid w:val="00C4457E"/>
    <w:rsid w:val="00C4468E"/>
    <w:rsid w:val="00C44F33"/>
    <w:rsid w:val="00C459E2"/>
    <w:rsid w:val="00C45CE2"/>
    <w:rsid w:val="00C46B78"/>
    <w:rsid w:val="00C46DBE"/>
    <w:rsid w:val="00C46E3E"/>
    <w:rsid w:val="00C473F9"/>
    <w:rsid w:val="00C47E6D"/>
    <w:rsid w:val="00C52208"/>
    <w:rsid w:val="00C52944"/>
    <w:rsid w:val="00C52BEA"/>
    <w:rsid w:val="00C52BF6"/>
    <w:rsid w:val="00C54C3E"/>
    <w:rsid w:val="00C55190"/>
    <w:rsid w:val="00C56CED"/>
    <w:rsid w:val="00C57949"/>
    <w:rsid w:val="00C57E7B"/>
    <w:rsid w:val="00C60AA8"/>
    <w:rsid w:val="00C61795"/>
    <w:rsid w:val="00C63392"/>
    <w:rsid w:val="00C63A3B"/>
    <w:rsid w:val="00C6519E"/>
    <w:rsid w:val="00C65AF8"/>
    <w:rsid w:val="00C65DC5"/>
    <w:rsid w:val="00C66A12"/>
    <w:rsid w:val="00C7043B"/>
    <w:rsid w:val="00C70816"/>
    <w:rsid w:val="00C7110E"/>
    <w:rsid w:val="00C7139F"/>
    <w:rsid w:val="00C716B4"/>
    <w:rsid w:val="00C719BB"/>
    <w:rsid w:val="00C71D6D"/>
    <w:rsid w:val="00C71D9B"/>
    <w:rsid w:val="00C72202"/>
    <w:rsid w:val="00C72924"/>
    <w:rsid w:val="00C736AA"/>
    <w:rsid w:val="00C73797"/>
    <w:rsid w:val="00C738B9"/>
    <w:rsid w:val="00C748B6"/>
    <w:rsid w:val="00C758A1"/>
    <w:rsid w:val="00C76D19"/>
    <w:rsid w:val="00C776E5"/>
    <w:rsid w:val="00C77AF3"/>
    <w:rsid w:val="00C808E3"/>
    <w:rsid w:val="00C82618"/>
    <w:rsid w:val="00C82C89"/>
    <w:rsid w:val="00C8354D"/>
    <w:rsid w:val="00C83CCE"/>
    <w:rsid w:val="00C84378"/>
    <w:rsid w:val="00C84FE0"/>
    <w:rsid w:val="00C85050"/>
    <w:rsid w:val="00C8674D"/>
    <w:rsid w:val="00C902B1"/>
    <w:rsid w:val="00C91EB9"/>
    <w:rsid w:val="00C92573"/>
    <w:rsid w:val="00C9266E"/>
    <w:rsid w:val="00C932B0"/>
    <w:rsid w:val="00C9384D"/>
    <w:rsid w:val="00C938BD"/>
    <w:rsid w:val="00C946A7"/>
    <w:rsid w:val="00C95580"/>
    <w:rsid w:val="00C95FE6"/>
    <w:rsid w:val="00C96C07"/>
    <w:rsid w:val="00C970BF"/>
    <w:rsid w:val="00C970C2"/>
    <w:rsid w:val="00CA049C"/>
    <w:rsid w:val="00CA11D1"/>
    <w:rsid w:val="00CA2110"/>
    <w:rsid w:val="00CA37E1"/>
    <w:rsid w:val="00CA3EB3"/>
    <w:rsid w:val="00CA4380"/>
    <w:rsid w:val="00CA4EFE"/>
    <w:rsid w:val="00CA52F3"/>
    <w:rsid w:val="00CA6723"/>
    <w:rsid w:val="00CA690D"/>
    <w:rsid w:val="00CA7B77"/>
    <w:rsid w:val="00CB0282"/>
    <w:rsid w:val="00CB05C5"/>
    <w:rsid w:val="00CB1FEB"/>
    <w:rsid w:val="00CB306B"/>
    <w:rsid w:val="00CB4269"/>
    <w:rsid w:val="00CB54B3"/>
    <w:rsid w:val="00CB67F2"/>
    <w:rsid w:val="00CB6D47"/>
    <w:rsid w:val="00CB774B"/>
    <w:rsid w:val="00CB7D2A"/>
    <w:rsid w:val="00CC0178"/>
    <w:rsid w:val="00CC1771"/>
    <w:rsid w:val="00CC325E"/>
    <w:rsid w:val="00CC345C"/>
    <w:rsid w:val="00CC39DB"/>
    <w:rsid w:val="00CC3E98"/>
    <w:rsid w:val="00CC4D4C"/>
    <w:rsid w:val="00CC5F76"/>
    <w:rsid w:val="00CC6D95"/>
    <w:rsid w:val="00CD1103"/>
    <w:rsid w:val="00CD1E2D"/>
    <w:rsid w:val="00CD250D"/>
    <w:rsid w:val="00CD38F8"/>
    <w:rsid w:val="00CD65B1"/>
    <w:rsid w:val="00CD6703"/>
    <w:rsid w:val="00CD6F82"/>
    <w:rsid w:val="00CE03FA"/>
    <w:rsid w:val="00CE0D01"/>
    <w:rsid w:val="00CE0F6D"/>
    <w:rsid w:val="00CE1C10"/>
    <w:rsid w:val="00CE1DB0"/>
    <w:rsid w:val="00CE37F1"/>
    <w:rsid w:val="00CE45CE"/>
    <w:rsid w:val="00CE51DF"/>
    <w:rsid w:val="00CE5C1A"/>
    <w:rsid w:val="00CE672A"/>
    <w:rsid w:val="00CE72C6"/>
    <w:rsid w:val="00CF0406"/>
    <w:rsid w:val="00CF07CB"/>
    <w:rsid w:val="00CF192F"/>
    <w:rsid w:val="00CF25D4"/>
    <w:rsid w:val="00CF31EE"/>
    <w:rsid w:val="00CF3CCE"/>
    <w:rsid w:val="00CF3DF6"/>
    <w:rsid w:val="00CF443F"/>
    <w:rsid w:val="00CF4F6A"/>
    <w:rsid w:val="00CF5076"/>
    <w:rsid w:val="00CF55AB"/>
    <w:rsid w:val="00CF6250"/>
    <w:rsid w:val="00CF71FA"/>
    <w:rsid w:val="00D01408"/>
    <w:rsid w:val="00D0159C"/>
    <w:rsid w:val="00D01D7C"/>
    <w:rsid w:val="00D024E4"/>
    <w:rsid w:val="00D02D19"/>
    <w:rsid w:val="00D03307"/>
    <w:rsid w:val="00D04281"/>
    <w:rsid w:val="00D05C92"/>
    <w:rsid w:val="00D0620B"/>
    <w:rsid w:val="00D06523"/>
    <w:rsid w:val="00D06A22"/>
    <w:rsid w:val="00D073C1"/>
    <w:rsid w:val="00D07A9B"/>
    <w:rsid w:val="00D10582"/>
    <w:rsid w:val="00D10AC0"/>
    <w:rsid w:val="00D11610"/>
    <w:rsid w:val="00D130FC"/>
    <w:rsid w:val="00D13360"/>
    <w:rsid w:val="00D148CF"/>
    <w:rsid w:val="00D155B7"/>
    <w:rsid w:val="00D16457"/>
    <w:rsid w:val="00D20715"/>
    <w:rsid w:val="00D207EF"/>
    <w:rsid w:val="00D23434"/>
    <w:rsid w:val="00D2526A"/>
    <w:rsid w:val="00D265D2"/>
    <w:rsid w:val="00D26FAB"/>
    <w:rsid w:val="00D2746A"/>
    <w:rsid w:val="00D27871"/>
    <w:rsid w:val="00D30302"/>
    <w:rsid w:val="00D30D55"/>
    <w:rsid w:val="00D30DB5"/>
    <w:rsid w:val="00D313C4"/>
    <w:rsid w:val="00D31CA6"/>
    <w:rsid w:val="00D32D70"/>
    <w:rsid w:val="00D34ACC"/>
    <w:rsid w:val="00D35473"/>
    <w:rsid w:val="00D37EB5"/>
    <w:rsid w:val="00D41050"/>
    <w:rsid w:val="00D41320"/>
    <w:rsid w:val="00D41A33"/>
    <w:rsid w:val="00D41BA7"/>
    <w:rsid w:val="00D421F9"/>
    <w:rsid w:val="00D42214"/>
    <w:rsid w:val="00D4405B"/>
    <w:rsid w:val="00D44DD8"/>
    <w:rsid w:val="00D456E2"/>
    <w:rsid w:val="00D45E4D"/>
    <w:rsid w:val="00D4706F"/>
    <w:rsid w:val="00D47316"/>
    <w:rsid w:val="00D4761B"/>
    <w:rsid w:val="00D50C18"/>
    <w:rsid w:val="00D51238"/>
    <w:rsid w:val="00D515FF"/>
    <w:rsid w:val="00D5202A"/>
    <w:rsid w:val="00D52DC0"/>
    <w:rsid w:val="00D53101"/>
    <w:rsid w:val="00D53CAE"/>
    <w:rsid w:val="00D54016"/>
    <w:rsid w:val="00D54865"/>
    <w:rsid w:val="00D55429"/>
    <w:rsid w:val="00D55FB0"/>
    <w:rsid w:val="00D55FBD"/>
    <w:rsid w:val="00D570B9"/>
    <w:rsid w:val="00D5782D"/>
    <w:rsid w:val="00D60168"/>
    <w:rsid w:val="00D60E31"/>
    <w:rsid w:val="00D631DF"/>
    <w:rsid w:val="00D63295"/>
    <w:rsid w:val="00D63C50"/>
    <w:rsid w:val="00D63F33"/>
    <w:rsid w:val="00D65654"/>
    <w:rsid w:val="00D669BF"/>
    <w:rsid w:val="00D66A24"/>
    <w:rsid w:val="00D671F6"/>
    <w:rsid w:val="00D679FF"/>
    <w:rsid w:val="00D70470"/>
    <w:rsid w:val="00D70DFC"/>
    <w:rsid w:val="00D72886"/>
    <w:rsid w:val="00D74371"/>
    <w:rsid w:val="00D74C30"/>
    <w:rsid w:val="00D7651B"/>
    <w:rsid w:val="00D80081"/>
    <w:rsid w:val="00D80744"/>
    <w:rsid w:val="00D80C80"/>
    <w:rsid w:val="00D81114"/>
    <w:rsid w:val="00D81699"/>
    <w:rsid w:val="00D81986"/>
    <w:rsid w:val="00D84C07"/>
    <w:rsid w:val="00D84EFD"/>
    <w:rsid w:val="00D8659F"/>
    <w:rsid w:val="00D86FC3"/>
    <w:rsid w:val="00D87146"/>
    <w:rsid w:val="00D871FF"/>
    <w:rsid w:val="00D9232C"/>
    <w:rsid w:val="00D92ACF"/>
    <w:rsid w:val="00D93646"/>
    <w:rsid w:val="00D93DE7"/>
    <w:rsid w:val="00D9469F"/>
    <w:rsid w:val="00D947C8"/>
    <w:rsid w:val="00D9494C"/>
    <w:rsid w:val="00D954A1"/>
    <w:rsid w:val="00D957A7"/>
    <w:rsid w:val="00D958B6"/>
    <w:rsid w:val="00D95FDF"/>
    <w:rsid w:val="00D9603F"/>
    <w:rsid w:val="00D96956"/>
    <w:rsid w:val="00D9722A"/>
    <w:rsid w:val="00D9757C"/>
    <w:rsid w:val="00D97F67"/>
    <w:rsid w:val="00DA018E"/>
    <w:rsid w:val="00DA2F82"/>
    <w:rsid w:val="00DA33A9"/>
    <w:rsid w:val="00DA350C"/>
    <w:rsid w:val="00DA4A7C"/>
    <w:rsid w:val="00DA5F14"/>
    <w:rsid w:val="00DA6B08"/>
    <w:rsid w:val="00DA6CAE"/>
    <w:rsid w:val="00DB1DF2"/>
    <w:rsid w:val="00DB5CD4"/>
    <w:rsid w:val="00DB67B0"/>
    <w:rsid w:val="00DB7EEE"/>
    <w:rsid w:val="00DC13F0"/>
    <w:rsid w:val="00DC2751"/>
    <w:rsid w:val="00DC2934"/>
    <w:rsid w:val="00DC50C2"/>
    <w:rsid w:val="00DC5AB1"/>
    <w:rsid w:val="00DC77DD"/>
    <w:rsid w:val="00DD0073"/>
    <w:rsid w:val="00DD01D7"/>
    <w:rsid w:val="00DD642D"/>
    <w:rsid w:val="00DD7A9A"/>
    <w:rsid w:val="00DE1169"/>
    <w:rsid w:val="00DE1392"/>
    <w:rsid w:val="00DE2B59"/>
    <w:rsid w:val="00DE3227"/>
    <w:rsid w:val="00DE35BF"/>
    <w:rsid w:val="00DE3CC3"/>
    <w:rsid w:val="00DE4F0E"/>
    <w:rsid w:val="00DE5176"/>
    <w:rsid w:val="00DE5223"/>
    <w:rsid w:val="00DE53B2"/>
    <w:rsid w:val="00DE54D7"/>
    <w:rsid w:val="00DE5531"/>
    <w:rsid w:val="00DE5667"/>
    <w:rsid w:val="00DE56E7"/>
    <w:rsid w:val="00DE65C5"/>
    <w:rsid w:val="00DE6A9D"/>
    <w:rsid w:val="00DE6E46"/>
    <w:rsid w:val="00DE7644"/>
    <w:rsid w:val="00DE7813"/>
    <w:rsid w:val="00DF1A61"/>
    <w:rsid w:val="00DF1BBC"/>
    <w:rsid w:val="00DF2B15"/>
    <w:rsid w:val="00DF42D9"/>
    <w:rsid w:val="00DF4527"/>
    <w:rsid w:val="00DF4A2C"/>
    <w:rsid w:val="00DF633A"/>
    <w:rsid w:val="00DF6815"/>
    <w:rsid w:val="00DF6FB5"/>
    <w:rsid w:val="00DF7F98"/>
    <w:rsid w:val="00E00444"/>
    <w:rsid w:val="00E0071A"/>
    <w:rsid w:val="00E00779"/>
    <w:rsid w:val="00E017A1"/>
    <w:rsid w:val="00E023B2"/>
    <w:rsid w:val="00E025AF"/>
    <w:rsid w:val="00E030E2"/>
    <w:rsid w:val="00E0375E"/>
    <w:rsid w:val="00E03C44"/>
    <w:rsid w:val="00E0457B"/>
    <w:rsid w:val="00E04D64"/>
    <w:rsid w:val="00E0589A"/>
    <w:rsid w:val="00E1202E"/>
    <w:rsid w:val="00E13F5F"/>
    <w:rsid w:val="00E1489E"/>
    <w:rsid w:val="00E15484"/>
    <w:rsid w:val="00E154AF"/>
    <w:rsid w:val="00E15A5A"/>
    <w:rsid w:val="00E1720D"/>
    <w:rsid w:val="00E21642"/>
    <w:rsid w:val="00E22DFA"/>
    <w:rsid w:val="00E23B74"/>
    <w:rsid w:val="00E2537D"/>
    <w:rsid w:val="00E258DB"/>
    <w:rsid w:val="00E262DD"/>
    <w:rsid w:val="00E278A1"/>
    <w:rsid w:val="00E27AE6"/>
    <w:rsid w:val="00E312AC"/>
    <w:rsid w:val="00E32B43"/>
    <w:rsid w:val="00E34938"/>
    <w:rsid w:val="00E3573E"/>
    <w:rsid w:val="00E3753B"/>
    <w:rsid w:val="00E415CF"/>
    <w:rsid w:val="00E41639"/>
    <w:rsid w:val="00E416AB"/>
    <w:rsid w:val="00E428F0"/>
    <w:rsid w:val="00E430ED"/>
    <w:rsid w:val="00E43DB2"/>
    <w:rsid w:val="00E44D7C"/>
    <w:rsid w:val="00E44D8E"/>
    <w:rsid w:val="00E455A4"/>
    <w:rsid w:val="00E4592D"/>
    <w:rsid w:val="00E463F7"/>
    <w:rsid w:val="00E475AC"/>
    <w:rsid w:val="00E47B20"/>
    <w:rsid w:val="00E51453"/>
    <w:rsid w:val="00E51D47"/>
    <w:rsid w:val="00E555A5"/>
    <w:rsid w:val="00E557C3"/>
    <w:rsid w:val="00E57176"/>
    <w:rsid w:val="00E6025D"/>
    <w:rsid w:val="00E6098C"/>
    <w:rsid w:val="00E60F39"/>
    <w:rsid w:val="00E611E5"/>
    <w:rsid w:val="00E61891"/>
    <w:rsid w:val="00E62D0E"/>
    <w:rsid w:val="00E630BF"/>
    <w:rsid w:val="00E6316B"/>
    <w:rsid w:val="00E63B08"/>
    <w:rsid w:val="00E6421F"/>
    <w:rsid w:val="00E64E63"/>
    <w:rsid w:val="00E652E8"/>
    <w:rsid w:val="00E65DB6"/>
    <w:rsid w:val="00E66079"/>
    <w:rsid w:val="00E67D74"/>
    <w:rsid w:val="00E70E32"/>
    <w:rsid w:val="00E715B3"/>
    <w:rsid w:val="00E716E1"/>
    <w:rsid w:val="00E7197C"/>
    <w:rsid w:val="00E73242"/>
    <w:rsid w:val="00E73BD6"/>
    <w:rsid w:val="00E73F84"/>
    <w:rsid w:val="00E74705"/>
    <w:rsid w:val="00E74A28"/>
    <w:rsid w:val="00E75258"/>
    <w:rsid w:val="00E76373"/>
    <w:rsid w:val="00E805EE"/>
    <w:rsid w:val="00E81C91"/>
    <w:rsid w:val="00E81CDB"/>
    <w:rsid w:val="00E82DD5"/>
    <w:rsid w:val="00E8442C"/>
    <w:rsid w:val="00E845D1"/>
    <w:rsid w:val="00E849A3"/>
    <w:rsid w:val="00E85A5D"/>
    <w:rsid w:val="00E86C01"/>
    <w:rsid w:val="00E86C41"/>
    <w:rsid w:val="00E8713E"/>
    <w:rsid w:val="00E8789A"/>
    <w:rsid w:val="00E87911"/>
    <w:rsid w:val="00E9218D"/>
    <w:rsid w:val="00E92613"/>
    <w:rsid w:val="00E93331"/>
    <w:rsid w:val="00E93A60"/>
    <w:rsid w:val="00E959DA"/>
    <w:rsid w:val="00E96269"/>
    <w:rsid w:val="00E966E4"/>
    <w:rsid w:val="00EA342B"/>
    <w:rsid w:val="00EA3A44"/>
    <w:rsid w:val="00EA3B4D"/>
    <w:rsid w:val="00EA4060"/>
    <w:rsid w:val="00EA65F2"/>
    <w:rsid w:val="00EA6C6D"/>
    <w:rsid w:val="00EA6D24"/>
    <w:rsid w:val="00EA72FC"/>
    <w:rsid w:val="00EB0065"/>
    <w:rsid w:val="00EB0E5D"/>
    <w:rsid w:val="00EB21BD"/>
    <w:rsid w:val="00EB2B68"/>
    <w:rsid w:val="00EB2D0B"/>
    <w:rsid w:val="00EB3AB0"/>
    <w:rsid w:val="00EB4059"/>
    <w:rsid w:val="00EB5453"/>
    <w:rsid w:val="00EB5953"/>
    <w:rsid w:val="00EC0C60"/>
    <w:rsid w:val="00EC1C95"/>
    <w:rsid w:val="00EC3E28"/>
    <w:rsid w:val="00EC4F85"/>
    <w:rsid w:val="00EC51F5"/>
    <w:rsid w:val="00EC524B"/>
    <w:rsid w:val="00EC5A03"/>
    <w:rsid w:val="00EC6EE4"/>
    <w:rsid w:val="00EC6F4D"/>
    <w:rsid w:val="00EC708E"/>
    <w:rsid w:val="00EC71C3"/>
    <w:rsid w:val="00EC7398"/>
    <w:rsid w:val="00EC7624"/>
    <w:rsid w:val="00ED0078"/>
    <w:rsid w:val="00ED009E"/>
    <w:rsid w:val="00ED0148"/>
    <w:rsid w:val="00ED0642"/>
    <w:rsid w:val="00ED085A"/>
    <w:rsid w:val="00ED1074"/>
    <w:rsid w:val="00ED16AF"/>
    <w:rsid w:val="00ED1C7F"/>
    <w:rsid w:val="00ED2193"/>
    <w:rsid w:val="00ED2663"/>
    <w:rsid w:val="00ED6193"/>
    <w:rsid w:val="00ED6F64"/>
    <w:rsid w:val="00ED7130"/>
    <w:rsid w:val="00EE14FB"/>
    <w:rsid w:val="00EE1B94"/>
    <w:rsid w:val="00EE2538"/>
    <w:rsid w:val="00EE267D"/>
    <w:rsid w:val="00EE29FC"/>
    <w:rsid w:val="00EE2B47"/>
    <w:rsid w:val="00EE2B86"/>
    <w:rsid w:val="00EE43BB"/>
    <w:rsid w:val="00EE4763"/>
    <w:rsid w:val="00EE49FE"/>
    <w:rsid w:val="00EE55E9"/>
    <w:rsid w:val="00EE64D0"/>
    <w:rsid w:val="00EE6B49"/>
    <w:rsid w:val="00EF024B"/>
    <w:rsid w:val="00EF0DB3"/>
    <w:rsid w:val="00EF0F79"/>
    <w:rsid w:val="00EF1C1C"/>
    <w:rsid w:val="00EF220A"/>
    <w:rsid w:val="00EF277C"/>
    <w:rsid w:val="00EF3DFB"/>
    <w:rsid w:val="00EF4574"/>
    <w:rsid w:val="00EF4AAF"/>
    <w:rsid w:val="00EF4D29"/>
    <w:rsid w:val="00EF5496"/>
    <w:rsid w:val="00EF58C1"/>
    <w:rsid w:val="00EF7964"/>
    <w:rsid w:val="00F0024F"/>
    <w:rsid w:val="00F010ED"/>
    <w:rsid w:val="00F02409"/>
    <w:rsid w:val="00F03D44"/>
    <w:rsid w:val="00F04401"/>
    <w:rsid w:val="00F04EDE"/>
    <w:rsid w:val="00F04F94"/>
    <w:rsid w:val="00F063D7"/>
    <w:rsid w:val="00F06911"/>
    <w:rsid w:val="00F0717A"/>
    <w:rsid w:val="00F07363"/>
    <w:rsid w:val="00F07D34"/>
    <w:rsid w:val="00F07D84"/>
    <w:rsid w:val="00F106E6"/>
    <w:rsid w:val="00F1070A"/>
    <w:rsid w:val="00F10904"/>
    <w:rsid w:val="00F138C8"/>
    <w:rsid w:val="00F13B7A"/>
    <w:rsid w:val="00F15161"/>
    <w:rsid w:val="00F15E21"/>
    <w:rsid w:val="00F17678"/>
    <w:rsid w:val="00F1780D"/>
    <w:rsid w:val="00F17846"/>
    <w:rsid w:val="00F20525"/>
    <w:rsid w:val="00F21094"/>
    <w:rsid w:val="00F2180B"/>
    <w:rsid w:val="00F248DF"/>
    <w:rsid w:val="00F2547B"/>
    <w:rsid w:val="00F25CAE"/>
    <w:rsid w:val="00F26A04"/>
    <w:rsid w:val="00F277E0"/>
    <w:rsid w:val="00F31CF2"/>
    <w:rsid w:val="00F32CA4"/>
    <w:rsid w:val="00F33880"/>
    <w:rsid w:val="00F33CB6"/>
    <w:rsid w:val="00F34201"/>
    <w:rsid w:val="00F34E90"/>
    <w:rsid w:val="00F352A0"/>
    <w:rsid w:val="00F362BB"/>
    <w:rsid w:val="00F371B4"/>
    <w:rsid w:val="00F3747D"/>
    <w:rsid w:val="00F37BBE"/>
    <w:rsid w:val="00F403F7"/>
    <w:rsid w:val="00F40B24"/>
    <w:rsid w:val="00F4185A"/>
    <w:rsid w:val="00F444D9"/>
    <w:rsid w:val="00F4607A"/>
    <w:rsid w:val="00F5075E"/>
    <w:rsid w:val="00F50E20"/>
    <w:rsid w:val="00F51248"/>
    <w:rsid w:val="00F51525"/>
    <w:rsid w:val="00F51B63"/>
    <w:rsid w:val="00F52354"/>
    <w:rsid w:val="00F525CB"/>
    <w:rsid w:val="00F5288E"/>
    <w:rsid w:val="00F52A44"/>
    <w:rsid w:val="00F52B11"/>
    <w:rsid w:val="00F52BE2"/>
    <w:rsid w:val="00F54176"/>
    <w:rsid w:val="00F5434C"/>
    <w:rsid w:val="00F555BC"/>
    <w:rsid w:val="00F55AF2"/>
    <w:rsid w:val="00F56B34"/>
    <w:rsid w:val="00F57B14"/>
    <w:rsid w:val="00F600E1"/>
    <w:rsid w:val="00F61542"/>
    <w:rsid w:val="00F6399F"/>
    <w:rsid w:val="00F66B04"/>
    <w:rsid w:val="00F66E5E"/>
    <w:rsid w:val="00F67101"/>
    <w:rsid w:val="00F677C7"/>
    <w:rsid w:val="00F67CF7"/>
    <w:rsid w:val="00F710CD"/>
    <w:rsid w:val="00F71691"/>
    <w:rsid w:val="00F71696"/>
    <w:rsid w:val="00F723E2"/>
    <w:rsid w:val="00F72485"/>
    <w:rsid w:val="00F744C1"/>
    <w:rsid w:val="00F746C9"/>
    <w:rsid w:val="00F74F71"/>
    <w:rsid w:val="00F80997"/>
    <w:rsid w:val="00F8118B"/>
    <w:rsid w:val="00F81B52"/>
    <w:rsid w:val="00F81BFB"/>
    <w:rsid w:val="00F82313"/>
    <w:rsid w:val="00F8338D"/>
    <w:rsid w:val="00F83940"/>
    <w:rsid w:val="00F83D00"/>
    <w:rsid w:val="00F858D7"/>
    <w:rsid w:val="00F85B4D"/>
    <w:rsid w:val="00F86776"/>
    <w:rsid w:val="00F868AF"/>
    <w:rsid w:val="00F87E7C"/>
    <w:rsid w:val="00F900D5"/>
    <w:rsid w:val="00F902AC"/>
    <w:rsid w:val="00F903B8"/>
    <w:rsid w:val="00F92480"/>
    <w:rsid w:val="00F92829"/>
    <w:rsid w:val="00F93890"/>
    <w:rsid w:val="00F94388"/>
    <w:rsid w:val="00F960AA"/>
    <w:rsid w:val="00F96992"/>
    <w:rsid w:val="00F97B2D"/>
    <w:rsid w:val="00F97F33"/>
    <w:rsid w:val="00FA1BB2"/>
    <w:rsid w:val="00FA1E2F"/>
    <w:rsid w:val="00FA22D7"/>
    <w:rsid w:val="00FA23BF"/>
    <w:rsid w:val="00FA2553"/>
    <w:rsid w:val="00FA2C7D"/>
    <w:rsid w:val="00FA2CA1"/>
    <w:rsid w:val="00FA2F01"/>
    <w:rsid w:val="00FA3704"/>
    <w:rsid w:val="00FA3847"/>
    <w:rsid w:val="00FA445E"/>
    <w:rsid w:val="00FA4E99"/>
    <w:rsid w:val="00FA528C"/>
    <w:rsid w:val="00FA52B3"/>
    <w:rsid w:val="00FA67AD"/>
    <w:rsid w:val="00FA75AB"/>
    <w:rsid w:val="00FB2362"/>
    <w:rsid w:val="00FB336A"/>
    <w:rsid w:val="00FB3E55"/>
    <w:rsid w:val="00FB5844"/>
    <w:rsid w:val="00FB7096"/>
    <w:rsid w:val="00FB70A2"/>
    <w:rsid w:val="00FC066B"/>
    <w:rsid w:val="00FC07FA"/>
    <w:rsid w:val="00FC2064"/>
    <w:rsid w:val="00FC2433"/>
    <w:rsid w:val="00FC3D1D"/>
    <w:rsid w:val="00FC45C8"/>
    <w:rsid w:val="00FC46CB"/>
    <w:rsid w:val="00FC4B47"/>
    <w:rsid w:val="00FC59AD"/>
    <w:rsid w:val="00FC5A58"/>
    <w:rsid w:val="00FC5AFB"/>
    <w:rsid w:val="00FC6CCA"/>
    <w:rsid w:val="00FC6E31"/>
    <w:rsid w:val="00FC76B1"/>
    <w:rsid w:val="00FC7BC9"/>
    <w:rsid w:val="00FD0396"/>
    <w:rsid w:val="00FD03C1"/>
    <w:rsid w:val="00FD0422"/>
    <w:rsid w:val="00FD0A00"/>
    <w:rsid w:val="00FD0F3E"/>
    <w:rsid w:val="00FD1AB7"/>
    <w:rsid w:val="00FD3B67"/>
    <w:rsid w:val="00FD4093"/>
    <w:rsid w:val="00FD5BBD"/>
    <w:rsid w:val="00FE053B"/>
    <w:rsid w:val="00FE08BA"/>
    <w:rsid w:val="00FE23AD"/>
    <w:rsid w:val="00FE2A31"/>
    <w:rsid w:val="00FE2A7B"/>
    <w:rsid w:val="00FE3084"/>
    <w:rsid w:val="00FE45C5"/>
    <w:rsid w:val="00FE53FC"/>
    <w:rsid w:val="00FE5731"/>
    <w:rsid w:val="00FE66F5"/>
    <w:rsid w:val="00FE7F88"/>
    <w:rsid w:val="00FF1285"/>
    <w:rsid w:val="00FF1B78"/>
    <w:rsid w:val="00FF1C96"/>
    <w:rsid w:val="00FF24E2"/>
    <w:rsid w:val="00FF24E7"/>
    <w:rsid w:val="00FF2777"/>
    <w:rsid w:val="00FF2D24"/>
    <w:rsid w:val="00FF341F"/>
    <w:rsid w:val="00FF3EBC"/>
    <w:rsid w:val="00FF3F9B"/>
    <w:rsid w:val="00FF406A"/>
    <w:rsid w:val="00FF41C7"/>
    <w:rsid w:val="00FF42DE"/>
    <w:rsid w:val="00FF4839"/>
    <w:rsid w:val="00FF55C7"/>
    <w:rsid w:val="00FF5F2C"/>
    <w:rsid w:val="00FF6673"/>
    <w:rsid w:val="00FF7016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7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5D9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94</Words>
  <Characters>542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Гриппа</dc:creator>
  <cp:keywords/>
  <dc:description/>
  <cp:lastModifiedBy>Данилиди</cp:lastModifiedBy>
  <cp:revision>4</cp:revision>
  <dcterms:created xsi:type="dcterms:W3CDTF">2015-02-19T06:01:00Z</dcterms:created>
  <dcterms:modified xsi:type="dcterms:W3CDTF">2015-03-12T12:45:00Z</dcterms:modified>
</cp:coreProperties>
</file>